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46D9F" w:rsidTr="0052772E">
        <w:trPr>
          <w:trHeight w:val="58"/>
        </w:trPr>
        <w:tc>
          <w:tcPr>
            <w:tcW w:w="10682" w:type="dxa"/>
            <w:shd w:val="clear" w:color="auto" w:fill="000000" w:themeFill="text1"/>
          </w:tcPr>
          <w:p w:rsidR="00F46D9F" w:rsidRPr="00F46D9F" w:rsidRDefault="00D35AD6" w:rsidP="00D35AD6">
            <w:pPr>
              <w:rPr>
                <w:rFonts w:asciiTheme="minorHAnsi" w:hAnsiTheme="minorHAnsi"/>
                <w:b/>
                <w:color w:val="FFFFFF" w:themeColor="background1"/>
              </w:rPr>
            </w:pPr>
            <w:r>
              <w:rPr>
                <w:rFonts w:asciiTheme="minorHAnsi" w:hAnsiTheme="minorHAnsi"/>
                <w:b/>
                <w:color w:val="FFFFFF" w:themeColor="background1"/>
              </w:rPr>
              <w:t>LEVEL 2</w:t>
            </w:r>
            <w:r w:rsidR="00F46D9F">
              <w:rPr>
                <w:rFonts w:asciiTheme="minorHAnsi" w:hAnsiTheme="minorHAnsi"/>
                <w:b/>
                <w:color w:val="FFFFFF" w:themeColor="background1"/>
              </w:rPr>
              <w:t xml:space="preserve"> WHEELED MOBILITY &amp; POSTURAL MANAGEMENT </w:t>
            </w:r>
            <w:r>
              <w:rPr>
                <w:rFonts w:asciiTheme="minorHAnsi" w:hAnsiTheme="minorHAnsi"/>
                <w:b/>
                <w:color w:val="FFFFFF" w:themeColor="background1"/>
              </w:rPr>
              <w:t xml:space="preserve">CASE STUDY </w:t>
            </w:r>
            <w:r w:rsidR="00F46D9F">
              <w:rPr>
                <w:rFonts w:asciiTheme="minorHAnsi" w:hAnsiTheme="minorHAnsi"/>
                <w:b/>
                <w:color w:val="FFFFFF" w:themeColor="background1"/>
              </w:rPr>
              <w:t xml:space="preserve">ASSESSMENT </w:t>
            </w:r>
            <w:r>
              <w:rPr>
                <w:rFonts w:asciiTheme="minorHAnsi" w:hAnsiTheme="minorHAnsi"/>
                <w:b/>
                <w:color w:val="FFFFFF" w:themeColor="background1"/>
              </w:rPr>
              <w:t>FORM</w:t>
            </w:r>
          </w:p>
        </w:tc>
      </w:tr>
    </w:tbl>
    <w:p w:rsidR="00FE29C0" w:rsidRDefault="00D35AD6">
      <w:pPr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i/>
          <w:sz w:val="22"/>
          <w:szCs w:val="22"/>
        </w:rPr>
        <w:t>Complete form fully &amp; refer to guidelines on Seating To Go website:  www.seatingtogo.co.nz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130"/>
        <w:gridCol w:w="1958"/>
        <w:gridCol w:w="3270"/>
      </w:tblGrid>
      <w:tr w:rsidR="00F46D9F" w:rsidTr="00A32BB2">
        <w:tc>
          <w:tcPr>
            <w:tcW w:w="10456" w:type="dxa"/>
            <w:gridSpan w:val="4"/>
          </w:tcPr>
          <w:p w:rsidR="00D5516F" w:rsidRDefault="00D5516F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F46D9F" w:rsidRPr="00C17441" w:rsidRDefault="00F46D9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>NAME:</w:t>
            </w:r>
            <w:r w:rsidR="005A771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93AD2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permStart w:id="1926783659" w:edGrp="everyone"/>
            <w:r w:rsidRPr="00A93AD2">
              <w:rPr>
                <w:rFonts w:asciiTheme="minorHAnsi" w:hAnsiTheme="minorHAnsi"/>
                <w:sz w:val="22"/>
                <w:szCs w:val="22"/>
                <w:u w:val="single"/>
              </w:rPr>
              <w:t>__</w:t>
            </w:r>
            <w:r w:rsidR="00A93AD2">
              <w:rPr>
                <w:rFonts w:asciiTheme="minorHAnsi" w:hAnsiTheme="minorHAnsi"/>
                <w:sz w:val="22"/>
                <w:szCs w:val="22"/>
                <w:u w:val="single"/>
              </w:rPr>
              <w:t xml:space="preserve">                         </w:t>
            </w:r>
            <w:permEnd w:id="1926783659"/>
            <w:r w:rsidR="00A93AD2"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Pr="00A93AD2">
              <w:rPr>
                <w:rFonts w:asciiTheme="minorHAnsi" w:hAnsiTheme="minorHAnsi"/>
                <w:sz w:val="22"/>
                <w:szCs w:val="22"/>
                <w:u w:val="single"/>
              </w:rPr>
              <w:t>____________________</w:t>
            </w:r>
            <w:r w:rsidRPr="00087F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B75EF">
              <w:rPr>
                <w:rFonts w:asciiTheme="minorHAnsi" w:hAnsiTheme="minorHAnsi"/>
                <w:b/>
                <w:sz w:val="22"/>
                <w:szCs w:val="22"/>
              </w:rPr>
              <w:t>Age:</w:t>
            </w:r>
            <w:r w:rsidR="00A93AD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C47F4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permStart w:id="1899366496" w:edGrp="everyone"/>
            <w:r w:rsidR="00C47F49">
              <w:rPr>
                <w:rFonts w:asciiTheme="minorHAnsi" w:hAnsiTheme="minorHAnsi"/>
                <w:sz w:val="22"/>
                <w:szCs w:val="22"/>
                <w:u w:val="single"/>
              </w:rPr>
              <w:t>___</w:t>
            </w:r>
            <w:permEnd w:id="1899366496"/>
            <w:r w:rsidR="00C47F4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r w:rsidR="00C47F4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17441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010046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Male  </w:t>
            </w:r>
            <w:permStart w:id="68314285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920625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467B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68314285"/>
            <w:r w:rsidR="00C1744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D35AD6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 </w:t>
            </w:r>
            <w:r w:rsidR="00C17441">
              <w:rPr>
                <w:rFonts w:asciiTheme="minorHAnsi" w:hAnsiTheme="minorHAnsi"/>
                <w:b/>
                <w:sz w:val="22"/>
                <w:szCs w:val="22"/>
              </w:rPr>
              <w:t xml:space="preserve">   </w:t>
            </w:r>
            <w:r w:rsidR="00010046" w:rsidRPr="00087F4B">
              <w:rPr>
                <w:rFonts w:asciiTheme="minorHAnsi" w:hAnsiTheme="minorHAnsi"/>
                <w:b/>
                <w:sz w:val="22"/>
                <w:szCs w:val="22"/>
              </w:rPr>
              <w:t>Female</w:t>
            </w:r>
            <w:r w:rsidR="00F43B9E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872546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125542546" w:edGrp="everyone"/>
                <w:r w:rsidR="00630326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  <w:permEnd w:id="1125542546"/>
              </w:sdtContent>
            </w:sdt>
            <w:r w:rsidR="00C17441">
              <w:rPr>
                <w:rFonts w:asciiTheme="minorHAnsi" w:hAnsiTheme="minorHAnsi"/>
                <w:i/>
                <w:sz w:val="22"/>
                <w:szCs w:val="22"/>
              </w:rPr>
              <w:br/>
            </w:r>
            <w:r w:rsidR="00D35AD6" w:rsidRPr="00087F4B">
              <w:rPr>
                <w:rFonts w:asciiTheme="minorHAnsi" w:hAnsiTheme="minorHAnsi"/>
                <w:i/>
                <w:sz w:val="22"/>
                <w:szCs w:val="22"/>
              </w:rPr>
              <w:t xml:space="preserve">                  </w:t>
            </w:r>
            <w:r w:rsidR="00FB5B1C">
              <w:rPr>
                <w:rFonts w:asciiTheme="minorHAnsi" w:hAnsiTheme="minorHAnsi"/>
                <w:i/>
                <w:sz w:val="22"/>
                <w:szCs w:val="22"/>
              </w:rPr>
              <w:t xml:space="preserve">    </w:t>
            </w:r>
            <w:r w:rsidR="00D35AD6" w:rsidRPr="00087F4B">
              <w:rPr>
                <w:rFonts w:asciiTheme="minorHAnsi" w:hAnsiTheme="minorHAnsi"/>
                <w:i/>
                <w:sz w:val="22"/>
                <w:szCs w:val="22"/>
              </w:rPr>
              <w:t xml:space="preserve">  </w:t>
            </w:r>
            <w:r w:rsidR="00D35AD6" w:rsidRPr="00FB5B1C">
              <w:rPr>
                <w:rFonts w:asciiTheme="minorHAnsi" w:hAnsiTheme="minorHAnsi"/>
                <w:i/>
                <w:sz w:val="16"/>
                <w:szCs w:val="16"/>
              </w:rPr>
              <w:t>(First name only)</w:t>
            </w:r>
          </w:p>
        </w:tc>
      </w:tr>
      <w:tr w:rsidR="00C17441" w:rsidTr="00C17441">
        <w:trPr>
          <w:trHeight w:val="484"/>
        </w:trPr>
        <w:tc>
          <w:tcPr>
            <w:tcW w:w="5098" w:type="dxa"/>
            <w:vAlign w:val="center"/>
          </w:tcPr>
          <w:p w:rsidR="00C17441" w:rsidRPr="006B06AC" w:rsidRDefault="00C17441" w:rsidP="006B06AC">
            <w:pPr>
              <w:rPr>
                <w:rFonts w:asciiTheme="minorHAnsi" w:hAnsiTheme="minorHAnsi"/>
                <w:sz w:val="22"/>
                <w:u w:val="single"/>
              </w:rPr>
            </w:pPr>
            <w:r>
              <w:rPr>
                <w:rFonts w:asciiTheme="minorHAnsi" w:hAnsiTheme="minorHAnsi"/>
                <w:b/>
              </w:rPr>
              <w:t>ASSESSOR:</w:t>
            </w:r>
            <w:r w:rsidR="006B06AC">
              <w:rPr>
                <w:rFonts w:asciiTheme="minorHAnsi" w:hAnsiTheme="minorHAnsi"/>
              </w:rPr>
              <w:t xml:space="preserve"> </w:t>
            </w:r>
            <w:r w:rsidR="006B06AC">
              <w:rPr>
                <w:rFonts w:asciiTheme="minorHAnsi" w:hAnsiTheme="minorHAnsi"/>
                <w:sz w:val="22"/>
                <w:u w:val="single"/>
              </w:rPr>
              <w:t>_</w:t>
            </w:r>
            <w:permStart w:id="1284989503" w:edGrp="everyone"/>
            <w:r w:rsidR="006B06AC">
              <w:rPr>
                <w:rFonts w:asciiTheme="minorHAnsi" w:hAnsiTheme="minorHAnsi"/>
                <w:sz w:val="22"/>
                <w:u w:val="single"/>
              </w:rPr>
              <w:t>__________________</w:t>
            </w:r>
            <w:permEnd w:id="1284989503"/>
            <w:r w:rsidR="006B06AC">
              <w:rPr>
                <w:rFonts w:asciiTheme="minorHAnsi" w:hAnsiTheme="minorHAnsi"/>
                <w:sz w:val="22"/>
                <w:u w:val="single"/>
              </w:rPr>
              <w:t>_______________</w:t>
            </w:r>
          </w:p>
        </w:tc>
        <w:tc>
          <w:tcPr>
            <w:tcW w:w="5358" w:type="dxa"/>
            <w:gridSpan w:val="3"/>
            <w:vAlign w:val="center"/>
          </w:tcPr>
          <w:p w:rsidR="00C17441" w:rsidRPr="006B06AC" w:rsidRDefault="00C17441" w:rsidP="00C17441">
            <w:pPr>
              <w:rPr>
                <w:rFonts w:asciiTheme="minorHAnsi" w:hAnsiTheme="minorHAnsi"/>
                <w:sz w:val="22"/>
                <w:szCs w:val="22"/>
                <w:u w:val="single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DATE:</w:t>
            </w:r>
            <w:r w:rsidR="006B06A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B06AC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permStart w:id="1974011159" w:edGrp="everyone"/>
            <w:r w:rsidR="006B06AC">
              <w:rPr>
                <w:rFonts w:asciiTheme="minorHAnsi" w:hAnsiTheme="minorHAnsi"/>
                <w:sz w:val="22"/>
                <w:szCs w:val="22"/>
                <w:u w:val="single"/>
              </w:rPr>
              <w:t>______________________</w:t>
            </w:r>
            <w:permEnd w:id="1974011159"/>
            <w:r w:rsidR="006B06AC">
              <w:rPr>
                <w:rFonts w:asciiTheme="minorHAnsi" w:hAnsiTheme="minorHAnsi"/>
                <w:sz w:val="22"/>
                <w:szCs w:val="22"/>
                <w:u w:val="single"/>
              </w:rPr>
              <w:t>__________________</w:t>
            </w:r>
          </w:p>
        </w:tc>
      </w:tr>
      <w:tr w:rsidR="00A32BB2" w:rsidTr="00C17441">
        <w:trPr>
          <w:trHeight w:val="1089"/>
        </w:trPr>
        <w:tc>
          <w:tcPr>
            <w:tcW w:w="5098" w:type="dxa"/>
          </w:tcPr>
          <w:p w:rsidR="00A32BB2" w:rsidRDefault="00A32BB2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REASON FOR RE/ASSESSMENT:</w:t>
            </w:r>
          </w:p>
          <w:p w:rsidR="00A32BB2" w:rsidRPr="00630326" w:rsidRDefault="00A32BB2">
            <w:pPr>
              <w:rPr>
                <w:rFonts w:asciiTheme="minorHAnsi" w:hAnsiTheme="minorHAnsi"/>
                <w:sz w:val="22"/>
              </w:rPr>
            </w:pPr>
            <w:permStart w:id="840573791" w:edGrp="everyone"/>
            <w:permEnd w:id="840573791"/>
          </w:p>
          <w:p w:rsidR="00D5516F" w:rsidRPr="000B75EF" w:rsidRDefault="00D5516F">
            <w:pPr>
              <w:rPr>
                <w:rFonts w:asciiTheme="minorHAnsi" w:hAnsiTheme="minorHAnsi"/>
              </w:rPr>
            </w:pPr>
          </w:p>
          <w:p w:rsidR="00D5516F" w:rsidRDefault="00D5516F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358" w:type="dxa"/>
            <w:gridSpan w:val="3"/>
          </w:tcPr>
          <w:p w:rsidR="00A32BB2" w:rsidRDefault="00A32BB2" w:rsidP="00D5516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>Other Health &amp; Disability Providers:</w:t>
            </w:r>
          </w:p>
          <w:p w:rsidR="00F3073C" w:rsidRPr="00F3073C" w:rsidRDefault="00F3073C" w:rsidP="00D5516F">
            <w:pPr>
              <w:rPr>
                <w:rFonts w:asciiTheme="minorHAnsi" w:hAnsiTheme="minorHAnsi"/>
                <w:sz w:val="22"/>
                <w:szCs w:val="22"/>
              </w:rPr>
            </w:pPr>
            <w:permStart w:id="1351761165" w:edGrp="everyone"/>
            <w:permEnd w:id="1351761165"/>
          </w:p>
        </w:tc>
      </w:tr>
      <w:tr w:rsidR="00A32BB2" w:rsidTr="00C17441">
        <w:trPr>
          <w:trHeight w:val="889"/>
        </w:trPr>
        <w:tc>
          <w:tcPr>
            <w:tcW w:w="10456" w:type="dxa"/>
            <w:gridSpan w:val="4"/>
          </w:tcPr>
          <w:p w:rsidR="00A32BB2" w:rsidRDefault="00A32BB2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>CLIENT’S DESIRED OUTCOME OF INTERVENTION:</w:t>
            </w:r>
          </w:p>
          <w:p w:rsidR="00F3073C" w:rsidRPr="00F3073C" w:rsidRDefault="00F3073C">
            <w:pPr>
              <w:rPr>
                <w:rFonts w:asciiTheme="minorHAnsi" w:hAnsiTheme="minorHAnsi"/>
                <w:sz w:val="22"/>
                <w:szCs w:val="22"/>
              </w:rPr>
            </w:pPr>
            <w:permStart w:id="336742768" w:edGrp="everyone"/>
            <w:permEnd w:id="336742768"/>
          </w:p>
        </w:tc>
      </w:tr>
      <w:tr w:rsidR="00F43B9E" w:rsidTr="00FF3C20">
        <w:tc>
          <w:tcPr>
            <w:tcW w:w="5098" w:type="dxa"/>
          </w:tcPr>
          <w:p w:rsidR="00F43B9E" w:rsidRPr="00105292" w:rsidRDefault="00F43B9E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 xml:space="preserve">DIAGNOSIS </w:t>
            </w:r>
            <w:r w:rsidRPr="00105292">
              <w:rPr>
                <w:rFonts w:asciiTheme="minorHAnsi" w:hAnsiTheme="minorHAnsi"/>
                <w:i/>
                <w:sz w:val="18"/>
                <w:szCs w:val="18"/>
              </w:rPr>
              <w:t>(include primary &amp; secondary</w:t>
            </w:r>
            <w:r w:rsidR="00C23C53" w:rsidRPr="00105292">
              <w:rPr>
                <w:rFonts w:asciiTheme="minorHAnsi" w:hAnsiTheme="minorHAnsi"/>
                <w:i/>
                <w:sz w:val="18"/>
                <w:szCs w:val="18"/>
              </w:rPr>
              <w:t>, symptoms</w:t>
            </w:r>
            <w:r w:rsidRPr="00105292">
              <w:rPr>
                <w:rFonts w:asciiTheme="minorHAnsi" w:hAnsiTheme="minorHAnsi"/>
                <w:i/>
                <w:sz w:val="18"/>
                <w:szCs w:val="18"/>
              </w:rPr>
              <w:t>)</w:t>
            </w:r>
          </w:p>
          <w:p w:rsidR="00F43B9E" w:rsidRPr="00630326" w:rsidRDefault="00F43B9E">
            <w:pPr>
              <w:rPr>
                <w:rFonts w:asciiTheme="minorHAnsi" w:hAnsiTheme="minorHAnsi"/>
                <w:sz w:val="22"/>
                <w:szCs w:val="18"/>
              </w:rPr>
            </w:pPr>
            <w:permStart w:id="1016994918" w:edGrp="everyone"/>
            <w:permEnd w:id="1016994918"/>
          </w:p>
          <w:p w:rsidR="00F43B9E" w:rsidRPr="00FB5B1C" w:rsidRDefault="00F43B9E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F43B9E" w:rsidRDefault="00F43B9E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105292" w:rsidRPr="00FB5B1C" w:rsidRDefault="00105292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F43B9E" w:rsidRPr="00FB5B1C" w:rsidRDefault="00F43B9E">
            <w:pPr>
              <w:rPr>
                <w:rFonts w:asciiTheme="minorHAnsi" w:hAnsiTheme="minorHAnsi"/>
                <w:sz w:val="22"/>
                <w:szCs w:val="22"/>
              </w:rPr>
            </w:pP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 xml:space="preserve">Improving </w:t>
            </w:r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539742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29717690" w:edGrp="everyone"/>
                <w:r w:rsidR="007D7690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  <w:permEnd w:id="1729717690"/>
              </w:sdtContent>
            </w:sdt>
            <w:r w:rsidRPr="00FB5B1C">
              <w:rPr>
                <w:rFonts w:asciiTheme="minorHAnsi" w:hAnsiTheme="minorHAnsi"/>
                <w:b/>
                <w:sz w:val="22"/>
                <w:szCs w:val="22"/>
              </w:rPr>
              <w:t xml:space="preserve">     </w:t>
            </w:r>
            <w:r w:rsidR="00105292">
              <w:rPr>
                <w:rFonts w:asciiTheme="minorHAnsi" w:hAnsiTheme="minorHAnsi"/>
                <w:b/>
                <w:sz w:val="22"/>
                <w:szCs w:val="22"/>
              </w:rPr>
              <w:t xml:space="preserve">   </w:t>
            </w: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 xml:space="preserve">Stable </w:t>
            </w:r>
            <w:permStart w:id="497366837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807216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7690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497366837"/>
            <w:r w:rsidRPr="00FB5B1C">
              <w:rPr>
                <w:rFonts w:asciiTheme="minorHAnsi" w:hAnsiTheme="minorHAnsi"/>
                <w:b/>
                <w:sz w:val="22"/>
                <w:szCs w:val="22"/>
              </w:rPr>
              <w:t xml:space="preserve">     </w:t>
            </w:r>
            <w:r w:rsidR="0010529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 xml:space="preserve">Deteriorating </w:t>
            </w:r>
            <w:permStart w:id="1031173145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288661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7690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031173145"/>
          </w:p>
          <w:p w:rsidR="00F43B9E" w:rsidRPr="00FB5B1C" w:rsidRDefault="00F43B9E">
            <w:pPr>
              <w:rPr>
                <w:rFonts w:asciiTheme="minorHAnsi" w:hAnsiTheme="minorHAnsi"/>
                <w:sz w:val="22"/>
                <w:szCs w:val="22"/>
              </w:rPr>
            </w:pP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>GMFCS</w:t>
            </w:r>
            <w:r w:rsidR="00F8181F">
              <w:rPr>
                <w:rFonts w:asciiTheme="minorHAnsi" w:hAnsiTheme="minorHAnsi"/>
                <w:b/>
                <w:sz w:val="22"/>
                <w:szCs w:val="22"/>
              </w:rPr>
              <w:t xml:space="preserve"> Level</w:t>
            </w: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105292">
              <w:rPr>
                <w:rFonts w:asciiTheme="minorHAnsi" w:hAnsiTheme="minorHAnsi"/>
                <w:i/>
                <w:sz w:val="18"/>
                <w:szCs w:val="18"/>
              </w:rPr>
              <w:t>(if applicable)</w:t>
            </w:r>
          </w:p>
          <w:p w:rsidR="00F43B9E" w:rsidRPr="00260D43" w:rsidRDefault="00F43B9E" w:rsidP="00F43B9E">
            <w:pPr>
              <w:rPr>
                <w:rFonts w:asciiTheme="minorHAnsi" w:hAnsiTheme="minorHAnsi"/>
                <w:sz w:val="22"/>
                <w:szCs w:val="22"/>
              </w:rPr>
            </w:pPr>
            <w:permStart w:id="339941517" w:edGrp="everyone"/>
            <w:permEnd w:id="339941517"/>
          </w:p>
        </w:tc>
        <w:tc>
          <w:tcPr>
            <w:tcW w:w="5358" w:type="dxa"/>
            <w:gridSpan w:val="3"/>
          </w:tcPr>
          <w:p w:rsidR="00F43B9E" w:rsidRDefault="009E0891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>MEDICAL &amp; SURGICAL HISTORY</w:t>
            </w:r>
            <w:r w:rsidRPr="00087F4B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105292">
              <w:rPr>
                <w:rFonts w:asciiTheme="minorHAnsi" w:hAnsiTheme="minorHAnsi"/>
                <w:i/>
                <w:sz w:val="18"/>
                <w:szCs w:val="18"/>
              </w:rPr>
              <w:t>(include planned)</w:t>
            </w:r>
          </w:p>
          <w:p w:rsidR="00630326" w:rsidRPr="00630326" w:rsidRDefault="00630326">
            <w:pPr>
              <w:rPr>
                <w:rFonts w:asciiTheme="minorHAnsi" w:hAnsiTheme="minorHAnsi"/>
                <w:sz w:val="22"/>
                <w:szCs w:val="22"/>
              </w:rPr>
            </w:pPr>
            <w:permStart w:id="964259962" w:edGrp="everyone"/>
            <w:permEnd w:id="964259962"/>
          </w:p>
        </w:tc>
      </w:tr>
      <w:tr w:rsidR="00F46D9F" w:rsidTr="00A32BB2">
        <w:tc>
          <w:tcPr>
            <w:tcW w:w="10456" w:type="dxa"/>
            <w:gridSpan w:val="4"/>
            <w:shd w:val="clear" w:color="auto" w:fill="000000" w:themeFill="text1"/>
          </w:tcPr>
          <w:p w:rsidR="00F46D9F" w:rsidRPr="00087F4B" w:rsidRDefault="009E089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>ROLES, RESPONSIBILITIES &amp; RELATIONSHIPS</w:t>
            </w:r>
          </w:p>
        </w:tc>
      </w:tr>
      <w:tr w:rsidR="00F46D9F" w:rsidTr="00A32BB2">
        <w:trPr>
          <w:trHeight w:val="75"/>
        </w:trPr>
        <w:tc>
          <w:tcPr>
            <w:tcW w:w="10456" w:type="dxa"/>
            <w:gridSpan w:val="4"/>
          </w:tcPr>
          <w:p w:rsidR="00F46D9F" w:rsidRPr="00087F4B" w:rsidRDefault="009E089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SOCIAL:   Lives alone </w:t>
            </w:r>
            <w:permStart w:id="768546351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717492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7690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768546351"/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          Lives in aged residential care </w:t>
            </w:r>
            <w:permStart w:id="1479354522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1696653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7690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479354522"/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     Lives with others </w:t>
            </w:r>
            <w:permStart w:id="1176990255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032176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7690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176990255"/>
          </w:p>
          <w:p w:rsidR="00A32BB2" w:rsidRPr="00087F4B" w:rsidRDefault="00A32BB2">
            <w:pPr>
              <w:rPr>
                <w:rFonts w:asciiTheme="minorHAnsi" w:hAnsiTheme="minorHAnsi"/>
                <w:sz w:val="22"/>
                <w:szCs w:val="22"/>
              </w:rPr>
            </w:pPr>
            <w:r w:rsidRPr="00087F4B">
              <w:rPr>
                <w:rFonts w:asciiTheme="minorHAnsi" w:hAnsiTheme="minorHAnsi"/>
                <w:sz w:val="22"/>
                <w:szCs w:val="22"/>
              </w:rPr>
              <w:t>Describe:</w:t>
            </w:r>
            <w:r w:rsidR="007D769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769524703" w:edGrp="everyone"/>
            <w:permEnd w:id="769524703"/>
          </w:p>
          <w:p w:rsidR="009E0891" w:rsidRPr="005A7717" w:rsidRDefault="009E0891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8608BF" w:rsidRPr="00FB5B1C" w:rsidRDefault="009E0891" w:rsidP="00021972">
            <w:pPr>
              <w:rPr>
                <w:sz w:val="16"/>
                <w:szCs w:val="16"/>
                <w:lang w:val="en-AU" w:eastAsia="en-US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Key relationships: </w:t>
            </w:r>
            <w:r w:rsidRPr="00105292">
              <w:rPr>
                <w:rFonts w:asciiTheme="minorHAnsi" w:hAnsiTheme="minorHAnsi"/>
                <w:i/>
                <w:sz w:val="18"/>
                <w:szCs w:val="18"/>
              </w:rPr>
              <w:t xml:space="preserve">(people who are important to </w:t>
            </w:r>
            <w:r w:rsidR="00B351CD" w:rsidRPr="00105292">
              <w:rPr>
                <w:rFonts w:asciiTheme="minorHAnsi" w:hAnsiTheme="minorHAnsi"/>
                <w:i/>
                <w:sz w:val="18"/>
                <w:szCs w:val="18"/>
              </w:rPr>
              <w:t>the person)</w:t>
            </w:r>
            <w:r w:rsidR="00021972" w:rsidRPr="00FB5B1C">
              <w:rPr>
                <w:sz w:val="16"/>
                <w:szCs w:val="16"/>
                <w:lang w:val="en-AU" w:eastAsia="en-US"/>
              </w:rPr>
              <w:t xml:space="preserve"> </w:t>
            </w:r>
          </w:p>
          <w:p w:rsidR="008608BF" w:rsidRPr="007D7690" w:rsidRDefault="008608BF" w:rsidP="00021972">
            <w:pPr>
              <w:rPr>
                <w:rFonts w:asciiTheme="minorHAnsi" w:hAnsiTheme="minorHAnsi"/>
                <w:sz w:val="22"/>
                <w:szCs w:val="22"/>
                <w:lang w:val="en-AU" w:eastAsia="en-US"/>
              </w:rPr>
            </w:pPr>
            <w:permStart w:id="1481924879" w:edGrp="everyone"/>
            <w:permEnd w:id="1481924879"/>
          </w:p>
          <w:p w:rsidR="008608BF" w:rsidRPr="00087F4B" w:rsidRDefault="008608BF" w:rsidP="00021972">
            <w:pPr>
              <w:rPr>
                <w:sz w:val="22"/>
                <w:szCs w:val="22"/>
                <w:lang w:val="en-AU" w:eastAsia="en-US"/>
              </w:rPr>
            </w:pPr>
          </w:p>
          <w:p w:rsidR="009E0891" w:rsidRPr="00D0724B" w:rsidRDefault="00021972">
            <w:pPr>
              <w:rPr>
                <w:rFonts w:asciiTheme="minorHAnsi" w:hAnsiTheme="minorHAnsi"/>
                <w:sz w:val="22"/>
                <w:szCs w:val="18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  <w:lang w:val="en-AU"/>
              </w:rPr>
              <w:t>Funded support</w:t>
            </w:r>
            <w:r w:rsidR="00105292">
              <w:rPr>
                <w:rFonts w:asciiTheme="minorHAnsi" w:hAnsiTheme="minorHAnsi"/>
                <w:b/>
                <w:sz w:val="22"/>
                <w:szCs w:val="22"/>
                <w:lang w:val="en-AU"/>
              </w:rPr>
              <w:t xml:space="preserve"> at home</w:t>
            </w:r>
            <w:r w:rsidRPr="00087F4B">
              <w:rPr>
                <w:rFonts w:asciiTheme="minorHAnsi" w:hAnsiTheme="minorHAnsi"/>
                <w:b/>
                <w:sz w:val="22"/>
                <w:szCs w:val="22"/>
                <w:lang w:val="en-AU"/>
              </w:rPr>
              <w:t>?   YES</w:t>
            </w:r>
            <w:r w:rsidR="007D7690">
              <w:rPr>
                <w:rFonts w:asciiTheme="minorHAnsi" w:hAnsiTheme="minorHAnsi"/>
                <w:b/>
                <w:sz w:val="22"/>
                <w:szCs w:val="22"/>
                <w:lang w:val="en-AU"/>
              </w:rPr>
              <w:t xml:space="preserve"> </w:t>
            </w:r>
            <w:permStart w:id="880037500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  <w:lang w:val="en-AU"/>
                </w:rPr>
                <w:id w:val="73805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7690">
                  <w:rPr>
                    <w:rFonts w:ascii="MS Gothic" w:eastAsia="MS Gothic" w:hAnsi="MS Gothic" w:hint="eastAsia"/>
                    <w:b/>
                    <w:sz w:val="22"/>
                    <w:szCs w:val="22"/>
                    <w:lang w:val="en-AU"/>
                  </w:rPr>
                  <w:t>☐</w:t>
                </w:r>
              </w:sdtContent>
            </w:sdt>
            <w:permEnd w:id="880037500"/>
            <w:r w:rsidRPr="00087F4B">
              <w:rPr>
                <w:rFonts w:asciiTheme="minorHAnsi" w:hAnsiTheme="minorHAnsi"/>
                <w:b/>
                <w:sz w:val="22"/>
                <w:szCs w:val="22"/>
                <w:lang w:val="en-AU"/>
              </w:rPr>
              <w:t xml:space="preserve">  /  NO</w:t>
            </w:r>
            <w:r w:rsidRPr="00087F4B">
              <w:rPr>
                <w:rFonts w:asciiTheme="minorHAnsi" w:hAnsiTheme="minorHAnsi"/>
                <w:i/>
                <w:sz w:val="22"/>
                <w:szCs w:val="22"/>
                <w:lang w:val="en-AU"/>
              </w:rPr>
              <w:t xml:space="preserve"> </w:t>
            </w:r>
            <w:permStart w:id="1737887009" w:edGrp="everyone"/>
            <w:sdt>
              <w:sdtPr>
                <w:rPr>
                  <w:rFonts w:asciiTheme="minorHAnsi" w:hAnsiTheme="minorHAnsi"/>
                  <w:sz w:val="22"/>
                  <w:szCs w:val="22"/>
                  <w:lang w:val="en-AU"/>
                </w:rPr>
                <w:id w:val="132532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7690" w:rsidRPr="007D7690">
                  <w:rPr>
                    <w:rFonts w:ascii="MS Gothic" w:eastAsia="MS Gothic" w:hAnsi="MS Gothic" w:hint="eastAsia"/>
                    <w:sz w:val="22"/>
                    <w:szCs w:val="22"/>
                    <w:lang w:val="en-AU"/>
                  </w:rPr>
                  <w:t>☐</w:t>
                </w:r>
              </w:sdtContent>
            </w:sdt>
            <w:permEnd w:id="1737887009"/>
            <w:r w:rsidRPr="00087F4B">
              <w:rPr>
                <w:rFonts w:asciiTheme="minorHAnsi" w:hAnsiTheme="minorHAnsi"/>
                <w:i/>
                <w:sz w:val="22"/>
                <w:szCs w:val="22"/>
                <w:lang w:val="en-AU"/>
              </w:rPr>
              <w:t xml:space="preserve"> </w:t>
            </w:r>
            <w:r w:rsidRPr="00105292">
              <w:rPr>
                <w:rFonts w:asciiTheme="minorHAnsi" w:hAnsiTheme="minorHAnsi"/>
                <w:i/>
                <w:sz w:val="18"/>
                <w:szCs w:val="18"/>
                <w:lang w:val="en-AU"/>
              </w:rPr>
              <w:t xml:space="preserve">Type &amp; Hours </w:t>
            </w:r>
            <w:r w:rsidR="008608BF" w:rsidRPr="00105292">
              <w:rPr>
                <w:rFonts w:asciiTheme="minorHAnsi" w:hAnsiTheme="minorHAnsi"/>
                <w:i/>
                <w:sz w:val="18"/>
                <w:szCs w:val="18"/>
                <w:lang w:val="en-AU"/>
              </w:rPr>
              <w:t>if applicable:</w:t>
            </w:r>
            <w:r w:rsidR="00D0724B">
              <w:rPr>
                <w:rFonts w:asciiTheme="minorHAnsi" w:hAnsiTheme="minorHAnsi"/>
                <w:sz w:val="22"/>
                <w:szCs w:val="18"/>
                <w:lang w:val="en-AU"/>
              </w:rPr>
              <w:t xml:space="preserve"> </w:t>
            </w:r>
            <w:permStart w:id="1613898102" w:edGrp="everyone"/>
            <w:permEnd w:id="1613898102"/>
          </w:p>
          <w:p w:rsidR="009E0891" w:rsidRPr="00087F4B" w:rsidRDefault="009E0891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9E0891" w:rsidTr="00A32BB2">
        <w:trPr>
          <w:trHeight w:val="75"/>
        </w:trPr>
        <w:tc>
          <w:tcPr>
            <w:tcW w:w="10456" w:type="dxa"/>
            <w:gridSpan w:val="4"/>
          </w:tcPr>
          <w:p w:rsidR="009E0891" w:rsidRPr="00087F4B" w:rsidRDefault="009E0891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Responsibilities &amp; tasks </w:t>
            </w:r>
            <w:r w:rsidRPr="00087F4B">
              <w:rPr>
                <w:rFonts w:asciiTheme="minorHAnsi" w:hAnsiTheme="minorHAnsi"/>
                <w:sz w:val="22"/>
                <w:szCs w:val="22"/>
              </w:rPr>
              <w:t xml:space="preserve">that are important to the person </w:t>
            </w: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>around the home:</w:t>
            </w:r>
          </w:p>
          <w:p w:rsidR="009E0891" w:rsidRPr="00105292" w:rsidRDefault="009E0891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105292">
              <w:rPr>
                <w:rFonts w:asciiTheme="minorHAnsi" w:hAnsiTheme="minorHAnsi"/>
                <w:i/>
                <w:sz w:val="18"/>
                <w:szCs w:val="18"/>
              </w:rPr>
              <w:t>(Meal prep, caring for others, housework)</w:t>
            </w:r>
          </w:p>
          <w:p w:rsidR="009E0891" w:rsidRPr="00A335AE" w:rsidRDefault="009E0891">
            <w:pPr>
              <w:rPr>
                <w:rFonts w:asciiTheme="minorHAnsi" w:hAnsiTheme="minorHAnsi"/>
                <w:sz w:val="22"/>
                <w:szCs w:val="18"/>
              </w:rPr>
            </w:pPr>
            <w:permStart w:id="382279698" w:edGrp="everyone"/>
            <w:permEnd w:id="382279698"/>
          </w:p>
          <w:p w:rsidR="009E0891" w:rsidRPr="00087F4B" w:rsidRDefault="009E0891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9E0891" w:rsidRPr="00087F4B" w:rsidRDefault="009E0891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9E0891" w:rsidTr="00A32BB2">
        <w:trPr>
          <w:trHeight w:val="75"/>
        </w:trPr>
        <w:tc>
          <w:tcPr>
            <w:tcW w:w="10456" w:type="dxa"/>
            <w:gridSpan w:val="4"/>
          </w:tcPr>
          <w:p w:rsidR="009E0891" w:rsidRPr="00087F4B" w:rsidRDefault="009E0891">
            <w:pPr>
              <w:rPr>
                <w:rFonts w:asciiTheme="minorHAnsi" w:hAnsiTheme="minorHAnsi"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Responsibilities &amp; tasks </w:t>
            </w:r>
            <w:r w:rsidRPr="00087F4B">
              <w:rPr>
                <w:rFonts w:asciiTheme="minorHAnsi" w:hAnsiTheme="minorHAnsi"/>
                <w:sz w:val="22"/>
                <w:szCs w:val="22"/>
              </w:rPr>
              <w:t xml:space="preserve">that are important to the person </w:t>
            </w: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>in the community:</w:t>
            </w:r>
          </w:p>
          <w:p w:rsidR="009E0891" w:rsidRPr="00105292" w:rsidRDefault="009E0891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105292">
              <w:rPr>
                <w:rFonts w:asciiTheme="minorHAnsi" w:hAnsiTheme="minorHAnsi"/>
                <w:i/>
                <w:sz w:val="18"/>
                <w:szCs w:val="18"/>
              </w:rPr>
              <w:t>(shopping, visiting friends &amp; family, church, Marae, paying bills)</w:t>
            </w:r>
          </w:p>
          <w:p w:rsidR="009E0891" w:rsidRPr="003829BF" w:rsidRDefault="009E0891">
            <w:pPr>
              <w:rPr>
                <w:rFonts w:asciiTheme="minorHAnsi" w:hAnsiTheme="minorHAnsi"/>
                <w:sz w:val="22"/>
                <w:szCs w:val="18"/>
              </w:rPr>
            </w:pPr>
            <w:permStart w:id="118508685" w:edGrp="everyone"/>
            <w:permEnd w:id="118508685"/>
          </w:p>
          <w:p w:rsidR="009E0891" w:rsidRPr="00087F4B" w:rsidRDefault="009E0891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A32BB2" w:rsidRPr="00087F4B" w:rsidRDefault="00A32BB2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9E0891" w:rsidRPr="00087F4B" w:rsidRDefault="009E0891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A32BB2" w:rsidTr="00A32BB2">
        <w:trPr>
          <w:trHeight w:val="75"/>
        </w:trPr>
        <w:tc>
          <w:tcPr>
            <w:tcW w:w="7186" w:type="dxa"/>
            <w:gridSpan w:val="3"/>
          </w:tcPr>
          <w:p w:rsidR="00A32BB2" w:rsidRPr="00087F4B" w:rsidRDefault="00A32BB2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Work or education roles </w:t>
            </w:r>
            <w:r w:rsidR="008608BF" w:rsidRPr="00105292">
              <w:rPr>
                <w:rFonts w:asciiTheme="minorHAnsi" w:hAnsiTheme="minorHAnsi"/>
                <w:i/>
                <w:sz w:val="18"/>
                <w:szCs w:val="18"/>
              </w:rPr>
              <w:t>(include voluntary &amp; hrs/wk</w:t>
            </w:r>
            <w:r w:rsidR="00FB5B1C" w:rsidRPr="00105292">
              <w:rPr>
                <w:rFonts w:asciiTheme="minorHAnsi" w:hAnsiTheme="minorHAnsi"/>
                <w:i/>
                <w:sz w:val="18"/>
                <w:szCs w:val="18"/>
              </w:rPr>
              <w:t>)</w:t>
            </w:r>
            <w:r w:rsidR="008608BF" w:rsidRPr="00105292">
              <w:rPr>
                <w:rFonts w:asciiTheme="minorHAnsi" w:hAnsiTheme="minorHAnsi"/>
                <w:i/>
                <w:sz w:val="18"/>
                <w:szCs w:val="18"/>
              </w:rPr>
              <w:t>:</w:t>
            </w:r>
          </w:p>
          <w:p w:rsidR="00A32BB2" w:rsidRPr="003829BF" w:rsidRDefault="00A32BB2">
            <w:pPr>
              <w:rPr>
                <w:rFonts w:asciiTheme="minorHAnsi" w:hAnsiTheme="minorHAnsi"/>
                <w:sz w:val="22"/>
                <w:szCs w:val="22"/>
              </w:rPr>
            </w:pPr>
            <w:permStart w:id="82710591" w:edGrp="everyone"/>
            <w:permEnd w:id="82710591"/>
          </w:p>
          <w:p w:rsidR="00A32BB2" w:rsidRPr="00087F4B" w:rsidRDefault="00A32BB2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A32BB2" w:rsidRPr="00087F4B" w:rsidRDefault="00A32BB2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A32BB2" w:rsidRPr="00087F4B" w:rsidRDefault="00A32BB2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A32BB2" w:rsidRPr="00087F4B" w:rsidRDefault="00A32BB2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  <w:lang w:val="en-AU"/>
              </w:rPr>
              <w:t>Funded support</w:t>
            </w:r>
            <w:r w:rsidR="00105292">
              <w:rPr>
                <w:rFonts w:asciiTheme="minorHAnsi" w:hAnsiTheme="minorHAnsi"/>
                <w:b/>
                <w:sz w:val="22"/>
                <w:szCs w:val="22"/>
                <w:lang w:val="en-AU"/>
              </w:rPr>
              <w:t xml:space="preserve"> at school</w:t>
            </w:r>
            <w:r w:rsidRPr="00087F4B">
              <w:rPr>
                <w:rFonts w:asciiTheme="minorHAnsi" w:hAnsiTheme="minorHAnsi"/>
                <w:b/>
                <w:sz w:val="22"/>
                <w:szCs w:val="22"/>
                <w:lang w:val="en-AU"/>
              </w:rPr>
              <w:t>?   YES</w:t>
            </w:r>
            <w:r w:rsidR="003829BF">
              <w:rPr>
                <w:rFonts w:asciiTheme="minorHAnsi" w:hAnsiTheme="minorHAnsi"/>
                <w:b/>
                <w:sz w:val="22"/>
                <w:szCs w:val="22"/>
                <w:lang w:val="en-AU"/>
              </w:rPr>
              <w:t xml:space="preserve"> </w:t>
            </w:r>
            <w:permStart w:id="497507845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  <w:lang w:val="en-AU"/>
                </w:rPr>
                <w:id w:val="-9261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29BF">
                  <w:rPr>
                    <w:rFonts w:ascii="MS Gothic" w:eastAsia="MS Gothic" w:hAnsi="MS Gothic" w:hint="eastAsia"/>
                    <w:b/>
                    <w:sz w:val="22"/>
                    <w:szCs w:val="22"/>
                    <w:lang w:val="en-AU"/>
                  </w:rPr>
                  <w:t>☐</w:t>
                </w:r>
              </w:sdtContent>
            </w:sdt>
            <w:permEnd w:id="497507845"/>
            <w:r w:rsidRPr="00087F4B">
              <w:rPr>
                <w:rFonts w:asciiTheme="minorHAnsi" w:hAnsiTheme="minorHAnsi"/>
                <w:b/>
                <w:sz w:val="22"/>
                <w:szCs w:val="22"/>
                <w:lang w:val="en-AU"/>
              </w:rPr>
              <w:t>/NO</w:t>
            </w:r>
            <w:r w:rsidR="003829BF">
              <w:rPr>
                <w:rFonts w:asciiTheme="minorHAnsi" w:hAnsiTheme="minorHAnsi"/>
                <w:b/>
                <w:sz w:val="22"/>
                <w:szCs w:val="22"/>
                <w:lang w:val="en-AU"/>
              </w:rPr>
              <w:t xml:space="preserve"> </w:t>
            </w:r>
            <w:permStart w:id="1542341695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  <w:lang w:val="en-AU"/>
                </w:rPr>
                <w:id w:val="-18553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29BF">
                  <w:rPr>
                    <w:rFonts w:ascii="MS Gothic" w:eastAsia="MS Gothic" w:hAnsi="MS Gothic" w:hint="eastAsia"/>
                    <w:b/>
                    <w:sz w:val="22"/>
                    <w:szCs w:val="22"/>
                    <w:lang w:val="en-AU"/>
                  </w:rPr>
                  <w:t>☐</w:t>
                </w:r>
              </w:sdtContent>
            </w:sdt>
            <w:permEnd w:id="1542341695"/>
            <w:r w:rsidRPr="00087F4B">
              <w:rPr>
                <w:rFonts w:asciiTheme="minorHAnsi" w:hAnsiTheme="minorHAnsi"/>
                <w:i/>
                <w:sz w:val="22"/>
                <w:szCs w:val="22"/>
                <w:lang w:val="en-AU"/>
              </w:rPr>
              <w:t xml:space="preserve"> </w:t>
            </w:r>
            <w:r w:rsidRPr="00105292">
              <w:rPr>
                <w:rFonts w:asciiTheme="minorHAnsi" w:hAnsiTheme="minorHAnsi"/>
                <w:i/>
                <w:sz w:val="18"/>
                <w:szCs w:val="18"/>
                <w:lang w:val="en-AU"/>
              </w:rPr>
              <w:t>Type &amp; Hours if applicable</w:t>
            </w:r>
            <w:r w:rsidR="002326FF">
              <w:rPr>
                <w:rFonts w:asciiTheme="minorHAnsi" w:hAnsiTheme="minorHAnsi"/>
                <w:i/>
                <w:sz w:val="18"/>
                <w:szCs w:val="18"/>
                <w:lang w:val="en-AU"/>
              </w:rPr>
              <w:t>:</w:t>
            </w:r>
            <w:r w:rsidR="002326FF">
              <w:rPr>
                <w:rFonts w:asciiTheme="minorHAnsi" w:hAnsiTheme="minorHAnsi"/>
                <w:sz w:val="22"/>
                <w:szCs w:val="18"/>
                <w:lang w:val="en-AU"/>
              </w:rPr>
              <w:t xml:space="preserve"> </w:t>
            </w:r>
            <w:permStart w:id="53281654" w:edGrp="everyone"/>
            <w:permEnd w:id="53281654"/>
            <w:r w:rsidRPr="002326FF">
              <w:rPr>
                <w:rFonts w:asciiTheme="minorHAnsi" w:hAnsiTheme="minorHAnsi"/>
                <w:sz w:val="22"/>
                <w:szCs w:val="22"/>
              </w:rPr>
              <w:t xml:space="preserve">              </w:t>
            </w:r>
          </w:p>
          <w:p w:rsidR="00A32BB2" w:rsidRPr="00087F4B" w:rsidRDefault="00A32BB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270" w:type="dxa"/>
          </w:tcPr>
          <w:p w:rsidR="00A32BB2" w:rsidRPr="00087F4B" w:rsidRDefault="00A32BB2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Hobbies &amp; interests</w:t>
            </w:r>
            <w:r w:rsidR="008608BF" w:rsidRPr="00087F4B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  <w:p w:rsidR="00A32BB2" w:rsidRPr="003829BF" w:rsidRDefault="00A32BB2">
            <w:pPr>
              <w:rPr>
                <w:rFonts w:asciiTheme="minorHAnsi" w:hAnsiTheme="minorHAnsi"/>
                <w:sz w:val="22"/>
                <w:szCs w:val="22"/>
              </w:rPr>
            </w:pPr>
            <w:permStart w:id="1763802419" w:edGrp="everyone"/>
            <w:permEnd w:id="1763802419"/>
          </w:p>
        </w:tc>
      </w:tr>
      <w:tr w:rsidR="009E0891" w:rsidTr="00A32BB2">
        <w:trPr>
          <w:trHeight w:val="75"/>
        </w:trPr>
        <w:tc>
          <w:tcPr>
            <w:tcW w:w="10456" w:type="dxa"/>
            <w:gridSpan w:val="4"/>
          </w:tcPr>
          <w:p w:rsidR="009E0891" w:rsidRPr="00087F4B" w:rsidRDefault="00FA6B8C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WHEEL</w:t>
            </w:r>
            <w:r w:rsidR="00BE6487">
              <w:rPr>
                <w:rFonts w:asciiTheme="minorHAnsi" w:hAnsiTheme="minorHAnsi"/>
                <w:b/>
                <w:sz w:val="22"/>
                <w:szCs w:val="22"/>
              </w:rPr>
              <w:t>ED MOBILITY</w:t>
            </w: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&amp; POSITIONING</w:t>
            </w:r>
            <w:r w:rsidR="00B351CD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PARAMETERS WHICH COULD IMPROVE/MAINTAIN PARTICIPATION:</w:t>
            </w:r>
          </w:p>
          <w:p w:rsidR="00B351CD" w:rsidRPr="003829BF" w:rsidRDefault="00B351CD">
            <w:pPr>
              <w:rPr>
                <w:rFonts w:asciiTheme="minorHAnsi" w:hAnsiTheme="minorHAnsi"/>
                <w:sz w:val="22"/>
                <w:szCs w:val="22"/>
              </w:rPr>
            </w:pPr>
            <w:permStart w:id="994404009" w:edGrp="everyone"/>
            <w:permEnd w:id="994404009"/>
          </w:p>
          <w:p w:rsidR="00B351CD" w:rsidRPr="00087F4B" w:rsidRDefault="00B351CD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B351CD" w:rsidRDefault="00B351CD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C17441" w:rsidRPr="00087F4B" w:rsidRDefault="00C17441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A32BB2" w:rsidRPr="00087F4B" w:rsidRDefault="00A32BB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351CD" w:rsidTr="00A32BB2">
        <w:tc>
          <w:tcPr>
            <w:tcW w:w="10456" w:type="dxa"/>
            <w:gridSpan w:val="4"/>
            <w:shd w:val="clear" w:color="auto" w:fill="000000" w:themeFill="text1"/>
          </w:tcPr>
          <w:p w:rsidR="00B351CD" w:rsidRPr="00B351CD" w:rsidRDefault="00B351CD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MANAGING DAY TO DAY TASKS </w:t>
            </w:r>
          </w:p>
        </w:tc>
      </w:tr>
      <w:tr w:rsidR="00B4281A" w:rsidTr="00B4281A">
        <w:tc>
          <w:tcPr>
            <w:tcW w:w="10456" w:type="dxa"/>
            <w:gridSpan w:val="4"/>
          </w:tcPr>
          <w:p w:rsidR="00D2317C" w:rsidRPr="00087F4B" w:rsidRDefault="00B4281A" w:rsidP="00B4281A">
            <w:pPr>
              <w:rPr>
                <w:rFonts w:asciiTheme="minorHAnsi" w:hAnsiTheme="minorHAnsi"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MOBILITY: </w:t>
            </w:r>
            <w:r w:rsidR="00C23C53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  </w:t>
            </w:r>
            <w:r w:rsidR="00A50624" w:rsidRPr="00087F4B">
              <w:rPr>
                <w:rFonts w:asciiTheme="minorHAnsi" w:hAnsiTheme="minorHAnsi"/>
                <w:sz w:val="22"/>
                <w:szCs w:val="22"/>
              </w:rPr>
              <w:t>Assisted for all mobility</w:t>
            </w:r>
            <w:r w:rsidRPr="00087F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1252328389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211712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252328389"/>
            <w:r w:rsidR="00D2317C" w:rsidRPr="00087F4B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FF3C20" w:rsidRPr="00087F4B">
              <w:rPr>
                <w:rFonts w:asciiTheme="minorHAnsi" w:hAnsiTheme="minorHAnsi"/>
                <w:sz w:val="22"/>
                <w:szCs w:val="22"/>
              </w:rPr>
              <w:t xml:space="preserve">       Wheelchair</w:t>
            </w:r>
            <w:r w:rsidR="00D2317C" w:rsidRPr="00087F4B">
              <w:rPr>
                <w:rFonts w:asciiTheme="minorHAnsi" w:hAnsiTheme="minorHAnsi"/>
                <w:sz w:val="22"/>
                <w:szCs w:val="22"/>
              </w:rPr>
              <w:t xml:space="preserve"> use: Full time </w:t>
            </w:r>
            <w:permStart w:id="349725979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533303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349725979"/>
            <w:r w:rsidR="00D2317C" w:rsidRPr="00087F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F3C20" w:rsidRPr="00087F4B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D2317C" w:rsidRPr="00087F4B">
              <w:rPr>
                <w:rFonts w:asciiTheme="minorHAnsi" w:hAnsiTheme="minorHAnsi"/>
                <w:sz w:val="22"/>
                <w:szCs w:val="22"/>
              </w:rPr>
              <w:t>Frequent</w:t>
            </w:r>
            <w:r w:rsidR="00FF3C20" w:rsidRPr="00087F4B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permStart w:id="58352553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430890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58352553"/>
            <w:r w:rsidR="00FF3C20" w:rsidRPr="00087F4B">
              <w:rPr>
                <w:rFonts w:asciiTheme="minorHAnsi" w:hAnsiTheme="minorHAnsi"/>
                <w:sz w:val="22"/>
                <w:szCs w:val="22"/>
              </w:rPr>
              <w:t xml:space="preserve">     Occasional</w:t>
            </w:r>
            <w:r w:rsidR="0056457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1838357668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604031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838357668"/>
          </w:p>
          <w:p w:rsidR="00D2317C" w:rsidRPr="00087F4B" w:rsidRDefault="00D2317C" w:rsidP="00B4281A">
            <w:pPr>
              <w:rPr>
                <w:rFonts w:asciiTheme="minorHAnsi" w:hAnsiTheme="minorHAnsi"/>
                <w:sz w:val="22"/>
                <w:szCs w:val="22"/>
              </w:rPr>
            </w:pPr>
            <w:r w:rsidRPr="00087F4B">
              <w:rPr>
                <w:rFonts w:asciiTheme="minorHAnsi" w:hAnsiTheme="minorHAnsi"/>
                <w:sz w:val="22"/>
                <w:szCs w:val="22"/>
              </w:rPr>
              <w:t>Mobilises indoors</w:t>
            </w:r>
            <w:r w:rsidR="00B4281A" w:rsidRPr="00087F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528513269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423839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528513269"/>
            <w:r w:rsidR="00C23C53" w:rsidRPr="00087F4B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105292">
              <w:rPr>
                <w:rFonts w:asciiTheme="minorHAnsi" w:hAnsiTheme="minorHAnsi"/>
                <w:i/>
                <w:sz w:val="18"/>
                <w:szCs w:val="18"/>
              </w:rPr>
              <w:t>How?</w:t>
            </w:r>
            <w:r w:rsidR="00105292">
              <w:rPr>
                <w:rFonts w:asciiTheme="minorHAnsi" w:hAnsiTheme="minorHAnsi"/>
                <w:i/>
                <w:sz w:val="18"/>
                <w:szCs w:val="18"/>
              </w:rPr>
              <w:t xml:space="preserve"> Include floor mobility, walking aids used, &amp; level of assistance.</w:t>
            </w:r>
            <w:r w:rsidR="00C23C53" w:rsidRPr="00087F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4281A" w:rsidRPr="00087F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23C53" w:rsidRPr="00087F4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FF3C20" w:rsidRPr="00087F4B" w:rsidRDefault="00FF3C20" w:rsidP="00B4281A">
            <w:pPr>
              <w:rPr>
                <w:rFonts w:asciiTheme="minorHAnsi" w:hAnsiTheme="minorHAnsi"/>
                <w:sz w:val="22"/>
                <w:szCs w:val="22"/>
              </w:rPr>
            </w:pPr>
            <w:permStart w:id="112146722" w:edGrp="everyone"/>
            <w:permEnd w:id="112146722"/>
          </w:p>
          <w:p w:rsidR="00B4281A" w:rsidRPr="00087F4B" w:rsidRDefault="00D2317C" w:rsidP="00B4281A">
            <w:pPr>
              <w:rPr>
                <w:rFonts w:asciiTheme="minorHAnsi" w:hAnsiTheme="minorHAnsi"/>
                <w:sz w:val="22"/>
                <w:szCs w:val="22"/>
              </w:rPr>
            </w:pPr>
            <w:r w:rsidRPr="00087F4B">
              <w:rPr>
                <w:rFonts w:asciiTheme="minorHAnsi" w:hAnsiTheme="minorHAnsi"/>
                <w:sz w:val="22"/>
                <w:szCs w:val="22"/>
              </w:rPr>
              <w:t>Mobilises outdoors</w:t>
            </w:r>
            <w:r w:rsidR="00B4281A" w:rsidRPr="00087F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472517352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8496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472517352"/>
            <w:r w:rsidR="00C23C53" w:rsidRPr="00087F4B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105292">
              <w:rPr>
                <w:rFonts w:asciiTheme="minorHAnsi" w:hAnsiTheme="minorHAnsi"/>
                <w:i/>
                <w:sz w:val="18"/>
                <w:szCs w:val="18"/>
              </w:rPr>
              <w:t>How?</w:t>
            </w:r>
            <w:r w:rsidR="00105292">
              <w:rPr>
                <w:rFonts w:asciiTheme="minorHAnsi" w:hAnsiTheme="minorHAnsi"/>
                <w:i/>
                <w:sz w:val="18"/>
                <w:szCs w:val="18"/>
              </w:rPr>
              <w:t xml:space="preserve"> Include walking aids used &amp; level of assistance.</w:t>
            </w:r>
            <w:r w:rsidR="0010529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23C53" w:rsidRPr="00087F4B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B4281A" w:rsidRPr="00087F4B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:rsidR="00A50624" w:rsidRPr="00087F4B" w:rsidRDefault="00A50624" w:rsidP="00B4281A">
            <w:pPr>
              <w:rPr>
                <w:rFonts w:asciiTheme="minorHAnsi" w:hAnsiTheme="minorHAnsi"/>
                <w:sz w:val="22"/>
                <w:szCs w:val="22"/>
              </w:rPr>
            </w:pPr>
            <w:permStart w:id="1023422675" w:edGrp="everyone"/>
            <w:permEnd w:id="1023422675"/>
          </w:p>
          <w:p w:rsidR="00B4281A" w:rsidRPr="00087F4B" w:rsidRDefault="00B4281A" w:rsidP="00B4281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87F4B">
              <w:rPr>
                <w:rFonts w:asciiTheme="minorHAnsi" w:hAnsiTheme="minorHAnsi"/>
                <w:sz w:val="22"/>
                <w:szCs w:val="22"/>
              </w:rPr>
              <w:t xml:space="preserve">            </w:t>
            </w:r>
          </w:p>
        </w:tc>
      </w:tr>
      <w:tr w:rsidR="00B351CD" w:rsidTr="00FF3C20">
        <w:tc>
          <w:tcPr>
            <w:tcW w:w="5098" w:type="dxa"/>
          </w:tcPr>
          <w:p w:rsidR="00B4281A" w:rsidRPr="00087F4B" w:rsidRDefault="00B4281A" w:rsidP="00B4281A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PERSONAL CARE TASKS: </w:t>
            </w:r>
            <w:r w:rsidRPr="00105292">
              <w:rPr>
                <w:rFonts w:asciiTheme="minorHAnsi" w:hAnsiTheme="minorHAnsi"/>
                <w:i/>
                <w:sz w:val="18"/>
                <w:szCs w:val="18"/>
              </w:rPr>
              <w:t>(washing</w:t>
            </w:r>
            <w:r w:rsidR="00FF3C20" w:rsidRPr="00105292">
              <w:rPr>
                <w:rFonts w:asciiTheme="minorHAnsi" w:hAnsiTheme="minorHAnsi"/>
                <w:i/>
                <w:sz w:val="18"/>
                <w:szCs w:val="18"/>
              </w:rPr>
              <w:t>,</w:t>
            </w:r>
            <w:r w:rsidRPr="00105292">
              <w:rPr>
                <w:rFonts w:asciiTheme="minorHAnsi" w:hAnsiTheme="minorHAnsi"/>
                <w:i/>
                <w:sz w:val="18"/>
                <w:szCs w:val="18"/>
              </w:rPr>
              <w:t xml:space="preserve"> dressing etc)</w:t>
            </w:r>
          </w:p>
          <w:p w:rsidR="00B4281A" w:rsidRPr="00087F4B" w:rsidRDefault="00B4281A" w:rsidP="00B4281A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87F4B">
              <w:rPr>
                <w:rFonts w:asciiTheme="minorHAnsi" w:hAnsiTheme="minorHAnsi"/>
                <w:sz w:val="22"/>
                <w:szCs w:val="22"/>
              </w:rPr>
              <w:t xml:space="preserve">Independent </w:t>
            </w:r>
            <w:permStart w:id="1725519863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822425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725519863"/>
            <w:r w:rsidR="00FF3C20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   </w:t>
            </w:r>
            <w:r w:rsidRPr="00087F4B">
              <w:rPr>
                <w:rFonts w:asciiTheme="minorHAnsi" w:hAnsiTheme="minorHAnsi"/>
                <w:sz w:val="22"/>
                <w:szCs w:val="22"/>
              </w:rPr>
              <w:t xml:space="preserve">Assisted </w:t>
            </w:r>
            <w:permStart w:id="1929274861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92861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929274861"/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 </w:t>
            </w:r>
            <w:r w:rsidR="00FF3C20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 </w:t>
            </w:r>
            <w:r w:rsidRPr="00087F4B">
              <w:rPr>
                <w:rFonts w:asciiTheme="minorHAnsi" w:hAnsiTheme="minorHAnsi"/>
                <w:sz w:val="22"/>
                <w:szCs w:val="22"/>
              </w:rPr>
              <w:t xml:space="preserve">Dependent </w:t>
            </w:r>
            <w:permStart w:id="90847589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581805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90847589"/>
          </w:p>
          <w:p w:rsidR="00FF3C20" w:rsidRPr="0093346A" w:rsidRDefault="00FF3C20" w:rsidP="00B4281A">
            <w:pPr>
              <w:rPr>
                <w:rFonts w:asciiTheme="minorHAnsi" w:hAnsiTheme="minorHAnsi"/>
                <w:sz w:val="22"/>
                <w:szCs w:val="22"/>
              </w:rPr>
            </w:pPr>
            <w:permStart w:id="444555043" w:edGrp="everyone"/>
            <w:permEnd w:id="444555043"/>
          </w:p>
          <w:p w:rsidR="00FF3C20" w:rsidRPr="00087F4B" w:rsidRDefault="00FF3C20" w:rsidP="00B4281A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B4281A" w:rsidRPr="00087F4B" w:rsidRDefault="00B4281A" w:rsidP="00B4281A">
            <w:pPr>
              <w:rPr>
                <w:rFonts w:asciiTheme="minorHAnsi" w:hAnsiTheme="minorHAnsi"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EATING:  </w:t>
            </w:r>
            <w:r w:rsidRPr="00087F4B">
              <w:rPr>
                <w:rFonts w:asciiTheme="minorHAnsi" w:hAnsiTheme="minorHAnsi"/>
                <w:sz w:val="22"/>
                <w:szCs w:val="22"/>
              </w:rPr>
              <w:t xml:space="preserve">Independent </w:t>
            </w:r>
            <w:permStart w:id="152642071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1223403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52642071"/>
            <w:r w:rsidRPr="00087F4B">
              <w:rPr>
                <w:rFonts w:asciiTheme="minorHAnsi" w:hAnsiTheme="minorHAnsi"/>
                <w:sz w:val="22"/>
                <w:szCs w:val="22"/>
              </w:rPr>
              <w:t xml:space="preserve"> Assisted </w:t>
            </w:r>
            <w:permStart w:id="1174352557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583831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174352557"/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087F4B">
              <w:rPr>
                <w:rFonts w:asciiTheme="minorHAnsi" w:hAnsiTheme="minorHAnsi"/>
                <w:sz w:val="22"/>
                <w:szCs w:val="22"/>
              </w:rPr>
              <w:t>NG</w:t>
            </w:r>
            <w:r w:rsidR="00260D4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1684700347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30841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0D4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684700347"/>
            <w:r w:rsidRPr="00087F4B">
              <w:rPr>
                <w:rFonts w:asciiTheme="minorHAnsi" w:hAnsiTheme="minorHAnsi"/>
                <w:sz w:val="22"/>
                <w:szCs w:val="22"/>
              </w:rPr>
              <w:t xml:space="preserve">/PEG </w:t>
            </w:r>
            <w:permStart w:id="208999925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481544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208999925"/>
            <w:r w:rsidRPr="00087F4B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B4281A" w:rsidRPr="0093346A" w:rsidRDefault="00B4281A" w:rsidP="00B4281A">
            <w:pPr>
              <w:rPr>
                <w:rFonts w:asciiTheme="minorHAnsi" w:hAnsiTheme="minorHAnsi"/>
                <w:sz w:val="22"/>
                <w:szCs w:val="22"/>
              </w:rPr>
            </w:pPr>
            <w:permStart w:id="2104630766" w:edGrp="everyone"/>
            <w:permEnd w:id="2104630766"/>
          </w:p>
          <w:p w:rsidR="00D1147C" w:rsidRPr="00087F4B" w:rsidRDefault="00D1147C" w:rsidP="00B4281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358" w:type="dxa"/>
            <w:gridSpan w:val="3"/>
          </w:tcPr>
          <w:p w:rsidR="00B351CD" w:rsidRPr="00087F4B" w:rsidRDefault="008608B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>IN</w:t>
            </w:r>
            <w:r w:rsidR="001046AC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CONTINENCE MANAGEMENT:   </w:t>
            </w:r>
            <w:r w:rsidR="001046AC" w:rsidRPr="00087F4B">
              <w:rPr>
                <w:rFonts w:asciiTheme="minorHAnsi" w:hAnsiTheme="minorHAnsi"/>
                <w:sz w:val="22"/>
                <w:szCs w:val="22"/>
              </w:rPr>
              <w:t xml:space="preserve">N/A </w:t>
            </w:r>
            <w:permStart w:id="1567707036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2069333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567707036"/>
          </w:p>
          <w:p w:rsidR="001046AC" w:rsidRPr="00087F4B" w:rsidRDefault="001046AC">
            <w:pPr>
              <w:rPr>
                <w:rFonts w:asciiTheme="minorHAnsi" w:hAnsiTheme="minorHAnsi"/>
                <w:sz w:val="22"/>
                <w:szCs w:val="22"/>
              </w:rPr>
            </w:pPr>
            <w:r w:rsidRPr="00087F4B">
              <w:rPr>
                <w:rFonts w:asciiTheme="minorHAnsi" w:hAnsiTheme="minorHAnsi"/>
                <w:sz w:val="22"/>
                <w:szCs w:val="22"/>
              </w:rPr>
              <w:t xml:space="preserve">Catheter </w:t>
            </w:r>
            <w:permStart w:id="1937247298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420525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937247298"/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087F4B">
              <w:rPr>
                <w:rFonts w:asciiTheme="minorHAnsi" w:hAnsiTheme="minorHAnsi"/>
                <w:i/>
                <w:sz w:val="22"/>
                <w:szCs w:val="22"/>
              </w:rPr>
              <w:t>Indwelling</w:t>
            </w:r>
            <w:permStart w:id="1451304333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52223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529E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451304333"/>
            <w:r w:rsidR="00105292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087F4B">
              <w:rPr>
                <w:rFonts w:asciiTheme="minorHAnsi" w:hAnsiTheme="minorHAnsi"/>
                <w:i/>
                <w:sz w:val="22"/>
                <w:szCs w:val="22"/>
              </w:rPr>
              <w:t>/</w:t>
            </w:r>
            <w:r w:rsidR="00105292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087F4B">
              <w:rPr>
                <w:rFonts w:asciiTheme="minorHAnsi" w:hAnsiTheme="minorHAnsi"/>
                <w:i/>
                <w:sz w:val="22"/>
                <w:szCs w:val="22"/>
              </w:rPr>
              <w:t>intermittent</w:t>
            </w:r>
            <w:permStart w:id="473196511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439335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529E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473196511"/>
            <w:r w:rsidR="00105292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087F4B">
              <w:rPr>
                <w:rFonts w:asciiTheme="minorHAnsi" w:hAnsiTheme="minorHAnsi"/>
                <w:i/>
                <w:sz w:val="22"/>
                <w:szCs w:val="22"/>
              </w:rPr>
              <w:t>/</w:t>
            </w:r>
            <w:r w:rsidR="00105292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087F4B">
              <w:rPr>
                <w:rFonts w:asciiTheme="minorHAnsi" w:hAnsiTheme="minorHAnsi"/>
                <w:i/>
                <w:sz w:val="22"/>
                <w:szCs w:val="22"/>
              </w:rPr>
              <w:t>suprapubic</w:t>
            </w:r>
            <w:permStart w:id="2117151989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66247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529E" w:rsidRPr="00EA529E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2117151989"/>
          </w:p>
          <w:p w:rsidR="001046AC" w:rsidRPr="00087F4B" w:rsidRDefault="00A6108C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87F4B">
              <w:rPr>
                <w:rFonts w:asciiTheme="minorHAnsi" w:hAnsiTheme="minorHAnsi"/>
                <w:sz w:val="22"/>
                <w:szCs w:val="22"/>
              </w:rPr>
              <w:t xml:space="preserve">Uritip </w:t>
            </w:r>
            <w:permStart w:id="230457182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1729495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230457182"/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 </w:t>
            </w:r>
            <w:r w:rsidRPr="00087F4B">
              <w:rPr>
                <w:rFonts w:asciiTheme="minorHAnsi" w:hAnsiTheme="minorHAnsi"/>
                <w:sz w:val="22"/>
                <w:szCs w:val="22"/>
              </w:rPr>
              <w:t xml:space="preserve">Bottle </w:t>
            </w:r>
            <w:permStart w:id="1729565402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553785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729565402"/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 </w:t>
            </w:r>
            <w:r w:rsidRPr="00087F4B">
              <w:rPr>
                <w:rFonts w:asciiTheme="minorHAnsi" w:hAnsiTheme="minorHAnsi"/>
                <w:sz w:val="22"/>
                <w:szCs w:val="22"/>
              </w:rPr>
              <w:t xml:space="preserve">Colostomy </w:t>
            </w:r>
            <w:permStart w:id="1972445312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881866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972445312"/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087F4B">
              <w:rPr>
                <w:rFonts w:asciiTheme="minorHAnsi" w:hAnsiTheme="minorHAnsi"/>
                <w:sz w:val="22"/>
                <w:szCs w:val="22"/>
              </w:rPr>
              <w:t xml:space="preserve">Wears product </w:t>
            </w:r>
            <w:permStart w:id="537466925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17899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457D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537466925"/>
          </w:p>
          <w:p w:rsidR="006822F5" w:rsidRDefault="006822F5">
            <w:pPr>
              <w:rPr>
                <w:rFonts w:asciiTheme="minorHAnsi" w:hAnsiTheme="minorHAnsi"/>
                <w:sz w:val="22"/>
                <w:szCs w:val="22"/>
              </w:rPr>
            </w:pPr>
            <w:r w:rsidRPr="00087F4B">
              <w:rPr>
                <w:rFonts w:asciiTheme="minorHAnsi" w:hAnsiTheme="minorHAnsi"/>
                <w:sz w:val="22"/>
                <w:szCs w:val="22"/>
              </w:rPr>
              <w:t>Other requirements:</w:t>
            </w:r>
          </w:p>
          <w:p w:rsidR="0093346A" w:rsidRPr="00087F4B" w:rsidRDefault="0093346A">
            <w:pPr>
              <w:rPr>
                <w:rFonts w:asciiTheme="minorHAnsi" w:hAnsiTheme="minorHAnsi"/>
                <w:sz w:val="22"/>
                <w:szCs w:val="22"/>
              </w:rPr>
            </w:pPr>
            <w:permStart w:id="536884981" w:edGrp="everyone"/>
            <w:permEnd w:id="536884981"/>
          </w:p>
        </w:tc>
      </w:tr>
      <w:tr w:rsidR="00FF3C20" w:rsidTr="00FF3C20">
        <w:tc>
          <w:tcPr>
            <w:tcW w:w="5098" w:type="dxa"/>
          </w:tcPr>
          <w:p w:rsidR="00FF3C20" w:rsidRPr="00087F4B" w:rsidRDefault="00FF3C2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>COMMUNICATION METHOD:</w:t>
            </w:r>
          </w:p>
          <w:p w:rsidR="00FF3C20" w:rsidRPr="00105292" w:rsidRDefault="00FF3C20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>Methods used</w:t>
            </w:r>
            <w:r w:rsidRPr="00087F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05292">
              <w:rPr>
                <w:rFonts w:asciiTheme="minorHAnsi" w:hAnsiTheme="minorHAnsi"/>
                <w:i/>
                <w:sz w:val="18"/>
                <w:szCs w:val="18"/>
              </w:rPr>
              <w:t>(tick all)</w:t>
            </w:r>
          </w:p>
          <w:permStart w:id="1369794642" w:edGrp="everyone"/>
          <w:p w:rsidR="00FF3C20" w:rsidRPr="00087F4B" w:rsidRDefault="00E36CDD">
            <w:pPr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178090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4095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369794642"/>
            <w:r w:rsidR="00FF3C20" w:rsidRPr="00087F4B">
              <w:rPr>
                <w:rFonts w:asciiTheme="minorHAnsi" w:hAnsiTheme="minorHAnsi"/>
                <w:sz w:val="22"/>
                <w:szCs w:val="22"/>
              </w:rPr>
              <w:t xml:space="preserve"> Speech      </w:t>
            </w:r>
            <w:permStart w:id="1949921994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154262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4095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949921994"/>
            <w:r w:rsidR="00FF3C20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F3C20" w:rsidRPr="00087F4B">
              <w:rPr>
                <w:rFonts w:asciiTheme="minorHAnsi" w:hAnsiTheme="minorHAnsi"/>
                <w:sz w:val="22"/>
                <w:szCs w:val="22"/>
              </w:rPr>
              <w:t xml:space="preserve">Written    </w:t>
            </w:r>
            <w:permStart w:id="884635830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78280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4095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884635830"/>
            <w:r w:rsidR="00FF3C20" w:rsidRPr="00087F4B">
              <w:rPr>
                <w:rFonts w:asciiTheme="minorHAnsi" w:hAnsiTheme="minorHAnsi"/>
                <w:sz w:val="22"/>
                <w:szCs w:val="22"/>
              </w:rPr>
              <w:t xml:space="preserve"> Sounds  </w:t>
            </w:r>
          </w:p>
          <w:permStart w:id="1709079098" w:edGrp="everyone"/>
          <w:p w:rsidR="00FF3C20" w:rsidRPr="00087F4B" w:rsidRDefault="00E36CDD">
            <w:pPr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1788551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4095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709079098"/>
            <w:r w:rsidR="00FF3C20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F3C20" w:rsidRPr="00087F4B">
              <w:rPr>
                <w:rFonts w:asciiTheme="minorHAnsi" w:hAnsiTheme="minorHAnsi"/>
                <w:sz w:val="22"/>
                <w:szCs w:val="22"/>
              </w:rPr>
              <w:t xml:space="preserve">Eye gaze   </w:t>
            </w:r>
            <w:permStart w:id="436090893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30976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4095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436090893"/>
            <w:r w:rsidR="00FF3C20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F3C20" w:rsidRPr="00087F4B">
              <w:rPr>
                <w:rFonts w:asciiTheme="minorHAnsi" w:hAnsiTheme="minorHAnsi"/>
                <w:sz w:val="22"/>
                <w:szCs w:val="22"/>
              </w:rPr>
              <w:t xml:space="preserve">Gestures  </w:t>
            </w:r>
            <w:permStart w:id="581654227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652980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4095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581654227"/>
            <w:r w:rsidR="00FF3C20" w:rsidRPr="00087F4B">
              <w:rPr>
                <w:rFonts w:asciiTheme="minorHAnsi" w:hAnsiTheme="minorHAnsi"/>
                <w:sz w:val="22"/>
                <w:szCs w:val="22"/>
              </w:rPr>
              <w:t xml:space="preserve"> Signs          </w:t>
            </w:r>
          </w:p>
          <w:permStart w:id="993144806" w:edGrp="everyone"/>
          <w:p w:rsidR="00FF3C20" w:rsidRPr="00087F4B" w:rsidRDefault="00E36CDD" w:rsidP="00B4281A">
            <w:pPr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480979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4095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993144806"/>
            <w:r w:rsidR="00FF3C20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F3C20" w:rsidRPr="00087F4B">
              <w:rPr>
                <w:rFonts w:asciiTheme="minorHAnsi" w:hAnsiTheme="minorHAnsi"/>
                <w:sz w:val="22"/>
                <w:szCs w:val="22"/>
              </w:rPr>
              <w:t xml:space="preserve">Comm. Board   </w:t>
            </w:r>
            <w:permStart w:id="36252167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469206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4095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36252167"/>
            <w:r w:rsidR="00FF3C20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F3C20" w:rsidRPr="00087F4B">
              <w:rPr>
                <w:rFonts w:asciiTheme="minorHAnsi" w:hAnsiTheme="minorHAnsi"/>
                <w:sz w:val="22"/>
                <w:szCs w:val="22"/>
              </w:rPr>
              <w:t>Electronic device</w:t>
            </w:r>
          </w:p>
          <w:p w:rsidR="00FF3C20" w:rsidRPr="00087F4B" w:rsidRDefault="00FF3C20" w:rsidP="00B4281A">
            <w:pPr>
              <w:rPr>
                <w:rFonts w:asciiTheme="minorHAnsi" w:hAnsiTheme="minorHAnsi"/>
                <w:sz w:val="22"/>
                <w:szCs w:val="22"/>
              </w:rPr>
            </w:pPr>
            <w:permStart w:id="556338877" w:edGrp="everyone"/>
            <w:permEnd w:id="556338877"/>
          </w:p>
          <w:p w:rsidR="00FF3C20" w:rsidRPr="00087F4B" w:rsidRDefault="00FF3C20" w:rsidP="00D1147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358" w:type="dxa"/>
            <w:gridSpan w:val="3"/>
          </w:tcPr>
          <w:p w:rsidR="00FF3C20" w:rsidRPr="00087F4B" w:rsidRDefault="00FF3C2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>COMMUNICATION LEVEL:</w:t>
            </w:r>
          </w:p>
          <w:permStart w:id="1144806450" w:edGrp="everyone"/>
          <w:p w:rsidR="00FF3C20" w:rsidRPr="00087F4B" w:rsidRDefault="00E36CDD">
            <w:pPr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1138458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3DF8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144806450"/>
            <w:r w:rsidR="00FF3C20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F3C20" w:rsidRPr="00087F4B">
              <w:rPr>
                <w:rFonts w:asciiTheme="minorHAnsi" w:hAnsiTheme="minorHAnsi"/>
                <w:sz w:val="22"/>
                <w:szCs w:val="22"/>
              </w:rPr>
              <w:t xml:space="preserve">Effective            </w:t>
            </w:r>
            <w:permStart w:id="1693612669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601863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693612669"/>
            <w:r w:rsidR="00FF3C20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F3C20" w:rsidRPr="00087F4B">
              <w:rPr>
                <w:rFonts w:asciiTheme="minorHAnsi" w:hAnsiTheme="minorHAnsi"/>
                <w:sz w:val="22"/>
                <w:szCs w:val="22"/>
              </w:rPr>
              <w:t>Effective but slower paced</w:t>
            </w:r>
          </w:p>
          <w:permStart w:id="1877765123" w:edGrp="everyone"/>
          <w:p w:rsidR="00FF3C20" w:rsidRPr="00087F4B" w:rsidRDefault="00E36CDD" w:rsidP="00FF3C20">
            <w:pPr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452835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877765123"/>
            <w:r w:rsidR="00FF3C20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F3C20" w:rsidRPr="00087F4B">
              <w:rPr>
                <w:rFonts w:asciiTheme="minorHAnsi" w:hAnsiTheme="minorHAnsi"/>
                <w:sz w:val="22"/>
                <w:szCs w:val="22"/>
              </w:rPr>
              <w:t xml:space="preserve">Inconsistent      </w:t>
            </w:r>
            <w:permStart w:id="861436637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051073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861436637"/>
            <w:r w:rsidR="00FF3C20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F3C20" w:rsidRPr="00087F4B">
              <w:rPr>
                <w:rFonts w:asciiTheme="minorHAnsi" w:hAnsiTheme="minorHAnsi"/>
                <w:sz w:val="22"/>
                <w:szCs w:val="22"/>
              </w:rPr>
              <w:t xml:space="preserve">Seldom effective </w:t>
            </w:r>
          </w:p>
          <w:p w:rsidR="00FF3C20" w:rsidRPr="00087F4B" w:rsidRDefault="00FF3C20" w:rsidP="00FF3C20">
            <w:pPr>
              <w:rPr>
                <w:rFonts w:asciiTheme="minorHAnsi" w:hAnsiTheme="minorHAnsi"/>
                <w:sz w:val="22"/>
                <w:szCs w:val="22"/>
              </w:rPr>
            </w:pPr>
            <w:permStart w:id="41249205" w:edGrp="everyone"/>
            <w:permEnd w:id="41249205"/>
          </w:p>
          <w:p w:rsidR="00FF3C20" w:rsidRPr="00087F4B" w:rsidRDefault="00FF3C20" w:rsidP="00FF3C2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05292" w:rsidRDefault="00105292" w:rsidP="00FF3C20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ermStart w:id="808739350" w:edGrp="everyone"/>
          <w:p w:rsidR="00FF3C20" w:rsidRPr="00087F4B" w:rsidRDefault="00E36CDD" w:rsidP="00FF3C20">
            <w:pPr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749332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808739350"/>
            <w:r w:rsidR="00F10550">
              <w:rPr>
                <w:rFonts w:asciiTheme="minorHAnsi" w:hAnsiTheme="minorHAnsi"/>
                <w:b/>
                <w:sz w:val="22"/>
                <w:szCs w:val="22"/>
              </w:rPr>
              <w:t xml:space="preserve"> Recommend joint technology </w:t>
            </w:r>
            <w:r w:rsidR="00FF3C20" w:rsidRPr="00087F4B">
              <w:rPr>
                <w:rFonts w:asciiTheme="minorHAnsi" w:hAnsiTheme="minorHAnsi"/>
                <w:b/>
                <w:sz w:val="22"/>
                <w:szCs w:val="22"/>
              </w:rPr>
              <w:t>appt</w:t>
            </w:r>
          </w:p>
        </w:tc>
      </w:tr>
      <w:tr w:rsidR="00087F4B" w:rsidTr="00087F4B">
        <w:tc>
          <w:tcPr>
            <w:tcW w:w="5098" w:type="dxa"/>
          </w:tcPr>
          <w:p w:rsidR="00087F4B" w:rsidRPr="00087F4B" w:rsidRDefault="00087F4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>HAND FUNCTION:  Dominant hand  R</w:t>
            </w:r>
            <w:r w:rsidR="00892147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ermStart w:id="934112367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042512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47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934112367"/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 /  L  </w:t>
            </w:r>
            <w:permStart w:id="1052127016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014536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2147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052127016"/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               </w:t>
            </w:r>
          </w:p>
          <w:permStart w:id="521763615" w:edGrp="everyone"/>
          <w:p w:rsidR="00087F4B" w:rsidRPr="00087F4B" w:rsidRDefault="00E36CDD">
            <w:pPr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792026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521763615"/>
            <w:r w:rsidR="00087F4B" w:rsidRPr="00087F4B">
              <w:rPr>
                <w:rFonts w:asciiTheme="minorHAnsi" w:hAnsiTheme="minorHAnsi"/>
                <w:sz w:val="22"/>
                <w:szCs w:val="22"/>
              </w:rPr>
              <w:t xml:space="preserve"> Handles objects easily &amp; successfully                                </w:t>
            </w:r>
          </w:p>
          <w:permStart w:id="1536509571" w:edGrp="everyone"/>
          <w:p w:rsidR="00087F4B" w:rsidRPr="00087F4B" w:rsidRDefault="00E36CDD">
            <w:pPr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579606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536509571"/>
            <w:r w:rsidR="00087F4B" w:rsidRPr="00087F4B">
              <w:rPr>
                <w:rFonts w:asciiTheme="minorHAnsi" w:hAnsiTheme="minorHAnsi"/>
                <w:sz w:val="22"/>
                <w:szCs w:val="22"/>
              </w:rPr>
              <w:t xml:space="preserve"> Likely to require adapted equipment. </w:t>
            </w:r>
          </w:p>
          <w:p w:rsidR="00087F4B" w:rsidRPr="00105292" w:rsidRDefault="00105292" w:rsidP="00087F4B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105292">
              <w:rPr>
                <w:rFonts w:asciiTheme="minorHAnsi" w:hAnsiTheme="minorHAnsi"/>
                <w:i/>
                <w:sz w:val="18"/>
                <w:szCs w:val="18"/>
              </w:rPr>
              <w:t xml:space="preserve">  </w:t>
            </w:r>
            <w:r w:rsidR="00087F4B" w:rsidRPr="00105292">
              <w:rPr>
                <w:rFonts w:asciiTheme="minorHAnsi" w:hAnsiTheme="minorHAnsi"/>
                <w:i/>
                <w:sz w:val="18"/>
                <w:szCs w:val="18"/>
              </w:rPr>
              <w:t xml:space="preserve"> (pushrims, joystick knobs, auxillary switch for mode)</w:t>
            </w:r>
          </w:p>
          <w:p w:rsidR="00087F4B" w:rsidRPr="00087F4B" w:rsidRDefault="00087F4B">
            <w:pPr>
              <w:rPr>
                <w:rFonts w:asciiTheme="minorHAnsi" w:hAnsiTheme="minorHAnsi"/>
                <w:sz w:val="22"/>
                <w:szCs w:val="22"/>
              </w:rPr>
            </w:pPr>
            <w:permStart w:id="123286914" w:edGrp="everyone"/>
            <w:permEnd w:id="123286914"/>
          </w:p>
        </w:tc>
        <w:tc>
          <w:tcPr>
            <w:tcW w:w="5358" w:type="dxa"/>
            <w:gridSpan w:val="3"/>
          </w:tcPr>
          <w:p w:rsidR="00087F4B" w:rsidRPr="00087F4B" w:rsidRDefault="00087F4B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087F4B">
              <w:rPr>
                <w:rFonts w:asciiTheme="minorHAnsi" w:hAnsiTheme="minorHAnsi"/>
                <w:sz w:val="22"/>
                <w:szCs w:val="22"/>
              </w:rPr>
              <w:t xml:space="preserve"> Comment on quality of hand function/needs:  </w:t>
            </w:r>
          </w:p>
          <w:p w:rsidR="00087F4B" w:rsidRPr="0093346A" w:rsidRDefault="00087F4B" w:rsidP="000D0473">
            <w:pPr>
              <w:rPr>
                <w:rFonts w:asciiTheme="minorHAnsi" w:hAnsiTheme="minorHAnsi"/>
                <w:sz w:val="22"/>
                <w:szCs w:val="22"/>
              </w:rPr>
            </w:pPr>
            <w:permStart w:id="324867923" w:edGrp="everyone"/>
            <w:permEnd w:id="324867923"/>
          </w:p>
          <w:p w:rsidR="00087F4B" w:rsidRDefault="00087F4B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FB5B1C" w:rsidRDefault="00FB5B1C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FB5B1C" w:rsidRDefault="00FB5B1C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FB5B1C" w:rsidRPr="00087F4B" w:rsidRDefault="00FB5B1C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B351CD" w:rsidTr="00A32BB2">
        <w:tc>
          <w:tcPr>
            <w:tcW w:w="10456" w:type="dxa"/>
            <w:gridSpan w:val="4"/>
          </w:tcPr>
          <w:p w:rsidR="00D34532" w:rsidRPr="00087F4B" w:rsidRDefault="006E58B0" w:rsidP="00D34532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>WHEEL</w:t>
            </w:r>
            <w:r w:rsidR="00BE6487">
              <w:rPr>
                <w:rFonts w:asciiTheme="minorHAnsi" w:hAnsiTheme="minorHAnsi"/>
                <w:b/>
                <w:sz w:val="22"/>
                <w:szCs w:val="22"/>
              </w:rPr>
              <w:t>ED MOBILITY</w:t>
            </w:r>
            <w:r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&amp; POSITIONING</w:t>
            </w:r>
            <w:r w:rsidR="00D34532" w:rsidRPr="00087F4B">
              <w:rPr>
                <w:rFonts w:asciiTheme="minorHAnsi" w:hAnsiTheme="minorHAnsi"/>
                <w:b/>
                <w:sz w:val="22"/>
                <w:szCs w:val="22"/>
              </w:rPr>
              <w:t xml:space="preserve"> PARAMETERS WHICH COULD IMPROVE/MAINTAIN FUNCTION:</w:t>
            </w:r>
          </w:p>
          <w:p w:rsidR="00D34532" w:rsidRPr="0093346A" w:rsidRDefault="00D34532" w:rsidP="00D34532">
            <w:pPr>
              <w:rPr>
                <w:rFonts w:asciiTheme="minorHAnsi" w:hAnsiTheme="minorHAnsi"/>
                <w:sz w:val="22"/>
                <w:szCs w:val="22"/>
              </w:rPr>
            </w:pPr>
            <w:permStart w:id="747634905" w:edGrp="everyone"/>
            <w:permEnd w:id="747634905"/>
          </w:p>
          <w:p w:rsidR="00D34532" w:rsidRPr="00087F4B" w:rsidRDefault="00D34532" w:rsidP="00D34532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B351CD" w:rsidRDefault="00B351C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FB5B1C" w:rsidRDefault="00FB5B1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FB5B1C" w:rsidRPr="00087F4B" w:rsidRDefault="00FB5B1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351CD" w:rsidTr="00A32BB2">
        <w:tc>
          <w:tcPr>
            <w:tcW w:w="10456" w:type="dxa"/>
            <w:gridSpan w:val="4"/>
            <w:shd w:val="clear" w:color="auto" w:fill="000000" w:themeFill="text1"/>
          </w:tcPr>
          <w:p w:rsidR="00B351CD" w:rsidRPr="00FB5B1C" w:rsidRDefault="00F8181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HOME </w:t>
            </w:r>
            <w:r w:rsidR="000D0473" w:rsidRPr="00FB5B1C">
              <w:rPr>
                <w:rFonts w:asciiTheme="minorHAnsi" w:hAnsiTheme="minorHAnsi"/>
                <w:b/>
                <w:sz w:val="22"/>
                <w:szCs w:val="22"/>
              </w:rPr>
              <w:t xml:space="preserve">ENVIRONMENT &amp;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COMMUNITY </w:t>
            </w:r>
            <w:r w:rsidR="000D0473" w:rsidRPr="00FB5B1C">
              <w:rPr>
                <w:rFonts w:asciiTheme="minorHAnsi" w:hAnsiTheme="minorHAnsi"/>
                <w:b/>
                <w:sz w:val="22"/>
                <w:szCs w:val="22"/>
              </w:rPr>
              <w:t>ACCESS</w:t>
            </w:r>
          </w:p>
        </w:tc>
      </w:tr>
      <w:tr w:rsidR="000D0473" w:rsidTr="00A32BB2">
        <w:trPr>
          <w:trHeight w:val="75"/>
        </w:trPr>
        <w:tc>
          <w:tcPr>
            <w:tcW w:w="10456" w:type="dxa"/>
            <w:gridSpan w:val="4"/>
            <w:shd w:val="clear" w:color="auto" w:fill="FFFFFF" w:themeFill="background1"/>
          </w:tcPr>
          <w:p w:rsidR="000D0473" w:rsidRPr="00FB5B1C" w:rsidRDefault="000D0473">
            <w:pPr>
              <w:rPr>
                <w:rFonts w:asciiTheme="minorHAnsi" w:hAnsiTheme="minorHAnsi"/>
                <w:sz w:val="22"/>
                <w:szCs w:val="22"/>
              </w:rPr>
            </w:pP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 xml:space="preserve">Home / housing:  </w:t>
            </w:r>
            <w:r w:rsidRPr="00FB5B1C">
              <w:rPr>
                <w:rFonts w:asciiTheme="minorHAnsi" w:hAnsiTheme="minorHAnsi"/>
                <w:sz w:val="22"/>
                <w:szCs w:val="22"/>
              </w:rPr>
              <w:t xml:space="preserve">Own </w:t>
            </w:r>
            <w:r w:rsidR="003841E3" w:rsidRPr="00FB5B1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873155009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31683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873155009"/>
            <w:r w:rsidRPr="00FB5B1C">
              <w:rPr>
                <w:rFonts w:asciiTheme="minorHAnsi" w:hAnsiTheme="minorHAnsi"/>
                <w:sz w:val="22"/>
                <w:szCs w:val="22"/>
              </w:rPr>
              <w:t xml:space="preserve">      Private rental </w:t>
            </w:r>
            <w:permStart w:id="139546625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813017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39546625"/>
            <w:r w:rsidRPr="00FB5B1C">
              <w:rPr>
                <w:rFonts w:asciiTheme="minorHAnsi" w:hAnsiTheme="minorHAnsi"/>
                <w:sz w:val="22"/>
                <w:szCs w:val="22"/>
              </w:rPr>
              <w:t xml:space="preserve">       Housing NZ </w:t>
            </w:r>
            <w:permStart w:id="398733301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748077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398733301"/>
            <w:r w:rsidRPr="00FB5B1C">
              <w:rPr>
                <w:rFonts w:asciiTheme="minorHAnsi" w:hAnsiTheme="minorHAnsi"/>
                <w:sz w:val="22"/>
                <w:szCs w:val="22"/>
              </w:rPr>
              <w:t xml:space="preserve">       Residential care</w:t>
            </w:r>
            <w:r w:rsidR="003841E3" w:rsidRPr="00FB5B1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1240693322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343591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240693322"/>
          </w:p>
          <w:p w:rsidR="003841E3" w:rsidRPr="00FB5B1C" w:rsidRDefault="003841E3">
            <w:pPr>
              <w:rPr>
                <w:rFonts w:asciiTheme="minorHAnsi" w:hAnsiTheme="minorHAnsi"/>
                <w:sz w:val="22"/>
                <w:szCs w:val="22"/>
              </w:rPr>
            </w:pP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>Access issues</w:t>
            </w:r>
            <w:r w:rsidR="00FB5B1C">
              <w:rPr>
                <w:rFonts w:asciiTheme="minorHAnsi" w:hAnsiTheme="minorHAnsi"/>
                <w:b/>
                <w:sz w:val="22"/>
                <w:szCs w:val="22"/>
              </w:rPr>
              <w:t>/requirements</w:t>
            </w: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 xml:space="preserve"> at home:</w:t>
            </w:r>
            <w:r w:rsidRPr="00FB5B1C">
              <w:rPr>
                <w:rFonts w:asciiTheme="minorHAnsi" w:hAnsiTheme="minorHAnsi"/>
                <w:sz w:val="22"/>
                <w:szCs w:val="22"/>
              </w:rPr>
              <w:t xml:space="preserve"> N/A </w:t>
            </w:r>
            <w:permStart w:id="1739072579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88714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739072579"/>
            <w:r w:rsidRPr="00FB5B1C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FB5B1C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FB5B1C">
              <w:rPr>
                <w:rFonts w:asciiTheme="minorHAnsi" w:hAnsiTheme="minorHAnsi"/>
                <w:sz w:val="22"/>
                <w:szCs w:val="22"/>
              </w:rPr>
              <w:t xml:space="preserve">Recommend referral to housing assessor </w:t>
            </w:r>
            <w:permStart w:id="1992782414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955940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992782414"/>
          </w:p>
          <w:p w:rsidR="003841E3" w:rsidRDefault="003841E3">
            <w:pPr>
              <w:rPr>
                <w:rFonts w:asciiTheme="minorHAnsi" w:hAnsiTheme="minorHAnsi"/>
                <w:sz w:val="22"/>
                <w:szCs w:val="22"/>
              </w:rPr>
            </w:pPr>
            <w:permStart w:id="1221884123" w:edGrp="everyone"/>
            <w:permEnd w:id="1221884123"/>
          </w:p>
          <w:p w:rsidR="00D5516F" w:rsidRDefault="00D5516F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3841E3" w:rsidRPr="00FB5B1C" w:rsidRDefault="003841E3">
            <w:pPr>
              <w:rPr>
                <w:rFonts w:asciiTheme="minorHAnsi" w:hAnsiTheme="minorHAnsi"/>
                <w:sz w:val="22"/>
                <w:szCs w:val="22"/>
              </w:rPr>
            </w:pP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>Access issues</w:t>
            </w:r>
            <w:r w:rsidR="00FB5B1C">
              <w:rPr>
                <w:rFonts w:asciiTheme="minorHAnsi" w:hAnsiTheme="minorHAnsi"/>
                <w:b/>
                <w:sz w:val="22"/>
                <w:szCs w:val="22"/>
              </w:rPr>
              <w:t>/requirements</w:t>
            </w: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 xml:space="preserve"> at education / workplace: </w:t>
            </w:r>
            <w:r w:rsidRPr="00FB5B1C">
              <w:rPr>
                <w:rFonts w:asciiTheme="minorHAnsi" w:hAnsiTheme="minorHAnsi"/>
                <w:sz w:val="22"/>
                <w:szCs w:val="22"/>
              </w:rPr>
              <w:t xml:space="preserve">N/A </w:t>
            </w:r>
            <w:permStart w:id="1627799691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506482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627799691"/>
            <w:r w:rsidRPr="00FB5B1C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FB5B1C">
              <w:rPr>
                <w:rFonts w:asciiTheme="minorHAnsi" w:hAnsiTheme="minorHAnsi"/>
                <w:sz w:val="22"/>
                <w:szCs w:val="22"/>
              </w:rPr>
              <w:t xml:space="preserve">     May require</w:t>
            </w:r>
            <w:r w:rsidRPr="00FB5B1C">
              <w:rPr>
                <w:rFonts w:asciiTheme="minorHAnsi" w:hAnsiTheme="minorHAnsi"/>
                <w:sz w:val="22"/>
                <w:szCs w:val="22"/>
              </w:rPr>
              <w:t xml:space="preserve"> joint MOH/MOE funding </w:t>
            </w:r>
            <w:permStart w:id="648246710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2000533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648246710"/>
          </w:p>
          <w:p w:rsidR="003841E3" w:rsidRPr="00FB5B1C" w:rsidRDefault="003841E3">
            <w:pPr>
              <w:rPr>
                <w:rFonts w:asciiTheme="minorHAnsi" w:hAnsiTheme="minorHAnsi"/>
                <w:sz w:val="22"/>
                <w:szCs w:val="22"/>
              </w:rPr>
            </w:pPr>
            <w:permStart w:id="168323155" w:edGrp="everyone"/>
            <w:permEnd w:id="168323155"/>
          </w:p>
          <w:p w:rsidR="003841E3" w:rsidRPr="00FB5B1C" w:rsidRDefault="003841E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D0473" w:rsidTr="00A32BB2">
        <w:trPr>
          <w:trHeight w:val="75"/>
        </w:trPr>
        <w:tc>
          <w:tcPr>
            <w:tcW w:w="10456" w:type="dxa"/>
            <w:gridSpan w:val="4"/>
            <w:shd w:val="clear" w:color="auto" w:fill="FFFFFF" w:themeFill="background1"/>
          </w:tcPr>
          <w:p w:rsidR="000D0473" w:rsidRPr="00FB5B1C" w:rsidRDefault="003841E3">
            <w:pPr>
              <w:rPr>
                <w:rFonts w:asciiTheme="minorHAnsi" w:hAnsiTheme="minorHAnsi"/>
                <w:sz w:val="22"/>
                <w:szCs w:val="22"/>
              </w:rPr>
            </w:pP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>TRANSPORT:</w:t>
            </w:r>
            <w:r w:rsidRPr="00FB5B1C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>Drives</w:t>
            </w:r>
            <w:r w:rsidRPr="00FB5B1C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permStart w:id="84742481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758214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84742481"/>
            <w:r w:rsidR="00FB5B1C">
              <w:rPr>
                <w:rFonts w:asciiTheme="minorHAnsi" w:hAnsiTheme="minorHAnsi"/>
                <w:sz w:val="22"/>
                <w:szCs w:val="22"/>
              </w:rPr>
              <w:t>:</w:t>
            </w:r>
            <w:r w:rsidRPr="00FB5B1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41112" w:rsidRPr="00FB5B1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FB5B1C">
              <w:rPr>
                <w:rFonts w:asciiTheme="minorHAnsi" w:hAnsiTheme="minorHAnsi"/>
                <w:i/>
                <w:sz w:val="22"/>
                <w:szCs w:val="22"/>
              </w:rPr>
              <w:t xml:space="preserve">in std seat </w:t>
            </w:r>
            <w:permStart w:id="1315268329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701325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315268329"/>
            <w:r w:rsidR="00041112" w:rsidRPr="00FB5B1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FB5B1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F8181F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BE648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FB5B1C">
              <w:rPr>
                <w:rFonts w:asciiTheme="minorHAnsi" w:hAnsiTheme="minorHAnsi"/>
                <w:i/>
                <w:sz w:val="22"/>
                <w:szCs w:val="22"/>
              </w:rPr>
              <w:t>from wheelchair</w:t>
            </w:r>
            <w:r w:rsidR="00041112" w:rsidRPr="00FB5B1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736248493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753807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736248493"/>
            <w:r w:rsidR="00041112" w:rsidRPr="00FB5B1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FB5B1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FB5B1C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041112" w:rsidRPr="00FB5B1C">
              <w:rPr>
                <w:rFonts w:asciiTheme="minorHAnsi" w:hAnsiTheme="minorHAnsi"/>
                <w:sz w:val="22"/>
                <w:szCs w:val="22"/>
              </w:rPr>
              <w:t xml:space="preserve">              </w:t>
            </w:r>
            <w:r w:rsidRPr="00FB5B1C">
              <w:rPr>
                <w:rFonts w:asciiTheme="minorHAnsi" w:hAnsiTheme="minorHAnsi"/>
                <w:sz w:val="22"/>
                <w:szCs w:val="22"/>
              </w:rPr>
              <w:t xml:space="preserve">Pending driving lessons/assessment </w:t>
            </w:r>
            <w:permStart w:id="177161186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412814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77161186"/>
          </w:p>
          <w:p w:rsidR="00041112" w:rsidRPr="00344DB3" w:rsidRDefault="00041112" w:rsidP="00041112">
            <w:pPr>
              <w:rPr>
                <w:rFonts w:asciiTheme="minorHAnsi" w:hAnsiTheme="minorHAnsi"/>
                <w:sz w:val="22"/>
                <w:szCs w:val="22"/>
              </w:rPr>
            </w:pPr>
            <w:r w:rsidRPr="00FB5B1C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 xml:space="preserve">Uses public transport  </w:t>
            </w:r>
            <w:permStart w:id="1162034414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75856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162034414"/>
            <w:r w:rsidR="00D911DC">
              <w:rPr>
                <w:rFonts w:asciiTheme="minorHAnsi" w:hAnsiTheme="minorHAnsi"/>
                <w:sz w:val="22"/>
                <w:szCs w:val="22"/>
              </w:rPr>
              <w:t>:</w:t>
            </w:r>
            <w:r w:rsidRPr="00FB5B1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FB5B1C">
              <w:rPr>
                <w:rFonts w:asciiTheme="minorHAnsi" w:hAnsiTheme="minorHAnsi"/>
                <w:i/>
                <w:sz w:val="22"/>
                <w:szCs w:val="22"/>
              </w:rPr>
              <w:t xml:space="preserve">  bus </w:t>
            </w: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ermStart w:id="1996444123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430711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55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996444123"/>
            <w:r w:rsidRPr="00FB5B1C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 xml:space="preserve">  </w:t>
            </w:r>
            <w:r w:rsidRPr="00FB5B1C">
              <w:rPr>
                <w:rFonts w:asciiTheme="minorHAnsi" w:hAnsiTheme="minorHAnsi"/>
                <w:i/>
                <w:sz w:val="22"/>
                <w:szCs w:val="22"/>
              </w:rPr>
              <w:t xml:space="preserve">taxi </w:t>
            </w:r>
            <w:permStart w:id="81486394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482629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20F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81486394"/>
            <w:r w:rsidR="00C564DD">
              <w:rPr>
                <w:rFonts w:asciiTheme="minorHAnsi" w:hAnsiTheme="minorHAnsi"/>
                <w:b/>
                <w:sz w:val="22"/>
                <w:szCs w:val="22"/>
              </w:rPr>
              <w:t xml:space="preserve">    </w:t>
            </w: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 xml:space="preserve"> Passenger </w:t>
            </w:r>
            <w:permStart w:id="519796177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508818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20F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519796177"/>
            <w:r w:rsidR="00FB5B1C">
              <w:rPr>
                <w:rFonts w:asciiTheme="minorHAnsi" w:hAnsiTheme="minorHAnsi"/>
                <w:sz w:val="22"/>
                <w:szCs w:val="22"/>
              </w:rPr>
              <w:t>:</w:t>
            </w:r>
            <w:r w:rsidRPr="00FB5B1C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FB5B1C">
              <w:rPr>
                <w:rFonts w:asciiTheme="minorHAnsi" w:hAnsiTheme="minorHAnsi"/>
                <w:i/>
                <w:sz w:val="22"/>
                <w:szCs w:val="22"/>
              </w:rPr>
              <w:t xml:space="preserve">in std seat </w:t>
            </w:r>
            <w:permStart w:id="1200761813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313635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020F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200761813"/>
            <w:r w:rsidRPr="00FB5B1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911DC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FB5B1C">
              <w:rPr>
                <w:rFonts w:asciiTheme="minorHAnsi" w:hAnsiTheme="minorHAnsi"/>
                <w:i/>
                <w:sz w:val="22"/>
                <w:szCs w:val="22"/>
              </w:rPr>
              <w:t xml:space="preserve">in </w:t>
            </w:r>
            <w:r w:rsidR="00FB5B1C">
              <w:rPr>
                <w:rFonts w:asciiTheme="minorHAnsi" w:hAnsiTheme="minorHAnsi"/>
                <w:i/>
                <w:sz w:val="22"/>
                <w:szCs w:val="22"/>
              </w:rPr>
              <w:t xml:space="preserve">child’s </w:t>
            </w:r>
            <w:r w:rsidRPr="00FB5B1C">
              <w:rPr>
                <w:rFonts w:asciiTheme="minorHAnsi" w:hAnsiTheme="minorHAnsi"/>
                <w:i/>
                <w:sz w:val="22"/>
                <w:szCs w:val="22"/>
              </w:rPr>
              <w:t xml:space="preserve">carseat </w:t>
            </w:r>
            <w:permStart w:id="1382902045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741984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4D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382902045"/>
            <w:r w:rsidRPr="00FB5B1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564D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818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FB5B1C">
              <w:rPr>
                <w:rFonts w:asciiTheme="minorHAnsi" w:hAnsiTheme="minorHAnsi"/>
                <w:i/>
                <w:sz w:val="22"/>
                <w:szCs w:val="22"/>
              </w:rPr>
              <w:t>in wheelchair</w:t>
            </w:r>
            <w:r w:rsidRPr="00344DB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1898081817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738479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DB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898081817"/>
          </w:p>
          <w:p w:rsidR="00F8181F" w:rsidRDefault="00041112" w:rsidP="0073288B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 xml:space="preserve">Transportation of wheelchair: </w:t>
            </w:r>
            <w:r w:rsidRPr="00FB5B1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8181F" w:rsidRPr="00FB5B1C">
              <w:rPr>
                <w:rFonts w:asciiTheme="minorHAnsi" w:hAnsiTheme="minorHAnsi"/>
                <w:sz w:val="22"/>
                <w:szCs w:val="22"/>
              </w:rPr>
              <w:t xml:space="preserve">Manually lifted  </w:t>
            </w:r>
            <w:permStart w:id="413760413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206629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4D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413760413"/>
            <w:r w:rsidR="00F8181F">
              <w:rPr>
                <w:rFonts w:asciiTheme="minorHAnsi" w:hAnsiTheme="minorHAnsi"/>
                <w:sz w:val="22"/>
                <w:szCs w:val="22"/>
              </w:rPr>
              <w:t>:</w:t>
            </w:r>
            <w:r w:rsidR="00F8181F" w:rsidRPr="00FB5B1C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F8181F" w:rsidRPr="00FB5B1C">
              <w:rPr>
                <w:rFonts w:asciiTheme="minorHAnsi" w:hAnsiTheme="minorHAnsi"/>
                <w:i/>
                <w:sz w:val="22"/>
                <w:szCs w:val="22"/>
              </w:rPr>
              <w:t>by client</w:t>
            </w:r>
            <w:r w:rsidR="00F8181F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1884111728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754326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4D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884111728"/>
            <w:r w:rsidR="00F8181F" w:rsidRPr="00FB5B1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8181F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F8181F" w:rsidRPr="00FB5B1C">
              <w:rPr>
                <w:rFonts w:asciiTheme="minorHAnsi" w:hAnsiTheme="minorHAnsi"/>
                <w:i/>
                <w:sz w:val="22"/>
                <w:szCs w:val="22"/>
              </w:rPr>
              <w:t>other</w:t>
            </w:r>
            <w:r w:rsidR="0057473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1852775574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564909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3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852775574"/>
            <w:r w:rsidR="00F8181F" w:rsidRPr="00FB5B1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F8181F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</w:p>
          <w:p w:rsidR="00F8181F" w:rsidRDefault="00041112" w:rsidP="0073288B">
            <w:pPr>
              <w:rPr>
                <w:rFonts w:asciiTheme="minorHAnsi" w:hAnsiTheme="minorHAnsi"/>
                <w:sz w:val="22"/>
                <w:szCs w:val="22"/>
              </w:rPr>
            </w:pPr>
            <w:r w:rsidRPr="00FB5B1C">
              <w:rPr>
                <w:rFonts w:asciiTheme="minorHAnsi" w:hAnsiTheme="minorHAnsi"/>
                <w:sz w:val="22"/>
                <w:szCs w:val="22"/>
              </w:rPr>
              <w:t xml:space="preserve">Platform hoist </w:t>
            </w:r>
            <w:permStart w:id="1625185772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68731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4D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625185772"/>
            <w:r w:rsidRPr="00FB5B1C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F8181F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FB5B1C">
              <w:rPr>
                <w:rFonts w:asciiTheme="minorHAnsi" w:hAnsiTheme="minorHAnsi"/>
                <w:sz w:val="22"/>
                <w:szCs w:val="22"/>
              </w:rPr>
              <w:t xml:space="preserve">Lifting device </w:t>
            </w:r>
            <w:permStart w:id="1783134999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429044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4D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783134999"/>
            <w:r w:rsidRPr="00FB5B1C">
              <w:rPr>
                <w:rFonts w:asciiTheme="minorHAnsi" w:hAnsiTheme="minorHAnsi"/>
                <w:sz w:val="22"/>
                <w:szCs w:val="22"/>
              </w:rPr>
              <w:t xml:space="preserve"> (specify</w:t>
            </w:r>
            <w:r w:rsidR="0073288B" w:rsidRPr="00FB5B1C">
              <w:rPr>
                <w:rFonts w:asciiTheme="minorHAnsi" w:hAnsiTheme="minorHAnsi"/>
                <w:sz w:val="22"/>
                <w:szCs w:val="22"/>
              </w:rPr>
              <w:t>)</w:t>
            </w:r>
            <w:r w:rsidRPr="00FB5B1C">
              <w:rPr>
                <w:rFonts w:asciiTheme="minorHAnsi" w:hAnsiTheme="minorHAnsi"/>
                <w:sz w:val="22"/>
                <w:szCs w:val="22"/>
              </w:rPr>
              <w:t>_</w:t>
            </w:r>
            <w:permStart w:id="663819002" w:edGrp="everyone"/>
            <w:r w:rsidRPr="00EE4D83">
              <w:rPr>
                <w:rFonts w:asciiTheme="minorHAnsi" w:hAnsiTheme="minorHAnsi"/>
                <w:sz w:val="22"/>
                <w:szCs w:val="22"/>
                <w:u w:val="single"/>
              </w:rPr>
              <w:t>______________</w:t>
            </w:r>
            <w:r w:rsidR="00F8181F" w:rsidRPr="00EE4D83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permEnd w:id="663819002"/>
            <w:r w:rsidR="00F8181F">
              <w:rPr>
                <w:rFonts w:asciiTheme="minorHAnsi" w:hAnsiTheme="minorHAnsi"/>
                <w:sz w:val="22"/>
                <w:szCs w:val="22"/>
              </w:rPr>
              <w:t>_</w:t>
            </w:r>
            <w:r w:rsidRPr="00FB5B1C">
              <w:rPr>
                <w:rFonts w:asciiTheme="minorHAnsi" w:hAnsiTheme="minorHAnsi"/>
                <w:sz w:val="22"/>
                <w:szCs w:val="22"/>
              </w:rPr>
              <w:t xml:space="preserve">  Weight limit</w:t>
            </w:r>
            <w:r w:rsidR="0073288B" w:rsidRPr="00FB5B1C">
              <w:rPr>
                <w:rFonts w:asciiTheme="minorHAnsi" w:hAnsiTheme="minorHAnsi"/>
                <w:sz w:val="22"/>
                <w:szCs w:val="22"/>
              </w:rPr>
              <w:t xml:space="preserve"> of lift_</w:t>
            </w:r>
            <w:permStart w:id="1397298732" w:edGrp="everyone"/>
            <w:r w:rsidR="0073288B" w:rsidRPr="00EE4D83">
              <w:rPr>
                <w:rFonts w:asciiTheme="minorHAnsi" w:hAnsiTheme="minorHAnsi"/>
                <w:sz w:val="22"/>
                <w:szCs w:val="22"/>
                <w:u w:val="single"/>
              </w:rPr>
              <w:t>_____</w:t>
            </w:r>
            <w:permEnd w:id="1397298732"/>
            <w:r w:rsidR="0073288B" w:rsidRPr="00FB5B1C">
              <w:rPr>
                <w:rFonts w:asciiTheme="minorHAnsi" w:hAnsiTheme="minorHAnsi"/>
                <w:sz w:val="22"/>
                <w:szCs w:val="22"/>
              </w:rPr>
              <w:t xml:space="preserve">__    </w:t>
            </w:r>
            <w:r w:rsidRPr="00FB5B1C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ermStart w:id="1897621156" w:edGrp="everyone"/>
          <w:p w:rsidR="00041112" w:rsidRDefault="00E36CDD" w:rsidP="0073288B">
            <w:pPr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547600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4D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897621156"/>
            <w:r w:rsidR="00F818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8181F" w:rsidRPr="00FB5B1C">
              <w:rPr>
                <w:rFonts w:asciiTheme="minorHAnsi" w:hAnsiTheme="minorHAnsi"/>
                <w:sz w:val="22"/>
                <w:szCs w:val="22"/>
              </w:rPr>
              <w:t>Own vehicle type &amp; age:_</w:t>
            </w:r>
            <w:permStart w:id="1381461194" w:edGrp="everyone"/>
            <w:r w:rsidR="00F8181F" w:rsidRPr="00EE4D83">
              <w:rPr>
                <w:rFonts w:asciiTheme="minorHAnsi" w:hAnsiTheme="minorHAnsi"/>
                <w:sz w:val="22"/>
                <w:szCs w:val="22"/>
                <w:u w:val="single"/>
              </w:rPr>
              <w:t>_____________________</w:t>
            </w:r>
            <w:permEnd w:id="1381461194"/>
            <w:r w:rsidR="00F8181F" w:rsidRPr="00FB5B1C">
              <w:rPr>
                <w:rFonts w:asciiTheme="minorHAnsi" w:hAnsiTheme="minorHAnsi"/>
                <w:sz w:val="22"/>
                <w:szCs w:val="22"/>
              </w:rPr>
              <w:t>_</w:t>
            </w:r>
          </w:p>
          <w:p w:rsidR="00D0724B" w:rsidRDefault="00BE6487" w:rsidP="00B20A6C">
            <w:pPr>
              <w:rPr>
                <w:rFonts w:asciiTheme="minorHAnsi" w:hAnsiTheme="minorHAnsi"/>
                <w:bCs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Anticipated future transport needs:</w:t>
            </w:r>
            <w:r w:rsidR="00F8181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8181F" w:rsidRPr="00105292">
              <w:rPr>
                <w:rFonts w:asciiTheme="minorHAnsi" w:hAnsiTheme="minorHAnsi"/>
                <w:i/>
                <w:sz w:val="18"/>
                <w:szCs w:val="18"/>
              </w:rPr>
              <w:t>(e.g. consider restraint system, transferring ability)</w:t>
            </w:r>
            <w:r w:rsidR="00B20A6C">
              <w:rPr>
                <w:rFonts w:asciiTheme="minorHAnsi" w:hAnsiTheme="minorHAnsi"/>
                <w:i/>
                <w:sz w:val="18"/>
                <w:szCs w:val="18"/>
              </w:rPr>
              <w:t xml:space="preserve"> </w:t>
            </w:r>
            <w:r w:rsidR="00B20A6C" w:rsidRPr="00B20A6C">
              <w:rPr>
                <w:rFonts w:asciiTheme="minorHAnsi" w:hAnsiTheme="minorHAnsi"/>
                <w:sz w:val="22"/>
                <w:szCs w:val="22"/>
              </w:rPr>
              <w:t>Liaise with Transport assessor</w:t>
            </w:r>
            <w:r w:rsidR="00B20A6C" w:rsidRPr="00FB5B1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228857406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8096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4D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228857406"/>
            <w:r w:rsidR="00B20A6C">
              <w:rPr>
                <w:rFonts w:asciiTheme="minorHAnsi" w:hAnsiTheme="minorHAnsi"/>
                <w:b/>
                <w:bCs/>
                <w:i/>
                <w:sz w:val="22"/>
                <w:szCs w:val="22"/>
                <w:lang w:val="en-US"/>
              </w:rPr>
              <w:t xml:space="preserve">    </w:t>
            </w:r>
          </w:p>
          <w:p w:rsidR="00D0724B" w:rsidRDefault="00D0724B" w:rsidP="00B20A6C">
            <w:pPr>
              <w:rPr>
                <w:rFonts w:asciiTheme="minorHAnsi" w:hAnsiTheme="minorHAnsi"/>
                <w:bCs/>
                <w:sz w:val="22"/>
                <w:szCs w:val="22"/>
                <w:lang w:val="en-US"/>
              </w:rPr>
            </w:pPr>
            <w:permStart w:id="1007160668" w:edGrp="everyone"/>
            <w:permEnd w:id="1007160668"/>
          </w:p>
          <w:p w:rsidR="00BE6487" w:rsidRPr="00D0724B" w:rsidRDefault="00B20A6C" w:rsidP="00B20A6C">
            <w:pPr>
              <w:rPr>
                <w:rFonts w:asciiTheme="minorHAnsi" w:hAnsiTheme="minorHAnsi"/>
                <w:i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i/>
                <w:sz w:val="22"/>
                <w:szCs w:val="22"/>
                <w:lang w:val="en-US"/>
              </w:rPr>
              <w:t xml:space="preserve">                                                                                                       </w:t>
            </w:r>
          </w:p>
        </w:tc>
      </w:tr>
      <w:tr w:rsidR="000D0473" w:rsidTr="00A32BB2">
        <w:trPr>
          <w:trHeight w:val="75"/>
        </w:trPr>
        <w:tc>
          <w:tcPr>
            <w:tcW w:w="10456" w:type="dxa"/>
            <w:gridSpan w:val="4"/>
            <w:shd w:val="clear" w:color="auto" w:fill="FFFFFF" w:themeFill="background1"/>
          </w:tcPr>
          <w:p w:rsidR="00414FC5" w:rsidRPr="00FB5B1C" w:rsidRDefault="00414FC5" w:rsidP="00414FC5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B5B1C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WHEEL</w:t>
            </w:r>
            <w:r w:rsidR="00F8181F">
              <w:rPr>
                <w:rFonts w:asciiTheme="minorHAnsi" w:hAnsiTheme="minorHAnsi"/>
                <w:b/>
                <w:sz w:val="22"/>
                <w:szCs w:val="22"/>
              </w:rPr>
              <w:t>ED MOBILITY</w:t>
            </w: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 xml:space="preserve"> &amp; </w:t>
            </w:r>
            <w:r w:rsidR="006E58B0" w:rsidRPr="00FB5B1C">
              <w:rPr>
                <w:rFonts w:asciiTheme="minorHAnsi" w:hAnsiTheme="minorHAnsi"/>
                <w:b/>
                <w:sz w:val="22"/>
                <w:szCs w:val="22"/>
              </w:rPr>
              <w:t>POSITIONING</w:t>
            </w:r>
            <w:r w:rsidRPr="00FB5B1C">
              <w:rPr>
                <w:rFonts w:asciiTheme="minorHAnsi" w:hAnsiTheme="minorHAnsi"/>
                <w:b/>
                <w:sz w:val="22"/>
                <w:szCs w:val="22"/>
              </w:rPr>
              <w:t xml:space="preserve"> PARAMETERS WHICH COULD IMPROVE/MAINTAIN ACCESS:</w:t>
            </w:r>
          </w:p>
          <w:p w:rsidR="000D0473" w:rsidRPr="00FB5B1C" w:rsidRDefault="000D0473">
            <w:pPr>
              <w:rPr>
                <w:rFonts w:asciiTheme="minorHAnsi" w:hAnsiTheme="minorHAnsi"/>
                <w:sz w:val="22"/>
                <w:szCs w:val="22"/>
              </w:rPr>
            </w:pPr>
            <w:permStart w:id="2034713630" w:edGrp="everyone"/>
            <w:permEnd w:id="2034713630"/>
          </w:p>
          <w:p w:rsidR="00414FC5" w:rsidRDefault="00414FC5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630C7D" w:rsidRPr="00FB5B1C" w:rsidRDefault="00630C7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21972" w:rsidRDefault="00021972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FB5B1C" w:rsidRPr="00FB5B1C" w:rsidRDefault="00FB5B1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D0473" w:rsidTr="00A32BB2">
        <w:trPr>
          <w:trHeight w:val="75"/>
        </w:trPr>
        <w:tc>
          <w:tcPr>
            <w:tcW w:w="10456" w:type="dxa"/>
            <w:gridSpan w:val="4"/>
            <w:shd w:val="clear" w:color="auto" w:fill="000000" w:themeFill="text1"/>
          </w:tcPr>
          <w:p w:rsidR="000D0473" w:rsidRPr="00D5516F" w:rsidRDefault="00021972">
            <w:pPr>
              <w:rPr>
                <w:rFonts w:asciiTheme="minorHAnsi" w:hAnsiTheme="minorHAnsi"/>
                <w:sz w:val="22"/>
                <w:szCs w:val="22"/>
              </w:rPr>
            </w:pPr>
            <w:r w:rsidRPr="00D5516F">
              <w:rPr>
                <w:rFonts w:asciiTheme="minorHAnsi" w:hAnsiTheme="minorHAnsi"/>
                <w:b/>
                <w:sz w:val="22"/>
                <w:szCs w:val="22"/>
              </w:rPr>
              <w:t>KEEPING SELF &amp; OTHERS SAFE</w:t>
            </w:r>
          </w:p>
        </w:tc>
      </w:tr>
      <w:tr w:rsidR="0052092C" w:rsidTr="00FF3C20">
        <w:trPr>
          <w:trHeight w:val="144"/>
        </w:trPr>
        <w:tc>
          <w:tcPr>
            <w:tcW w:w="5098" w:type="dxa"/>
            <w:vMerge w:val="restart"/>
            <w:shd w:val="clear" w:color="auto" w:fill="FFFFFF" w:themeFill="background1"/>
          </w:tcPr>
          <w:p w:rsidR="0052092C" w:rsidRPr="00D5516F" w:rsidRDefault="0052092C">
            <w:pPr>
              <w:rPr>
                <w:rFonts w:asciiTheme="minorHAnsi" w:hAnsiTheme="minorHAnsi"/>
                <w:sz w:val="22"/>
                <w:szCs w:val="22"/>
              </w:rPr>
            </w:pPr>
            <w:r w:rsidRPr="00D5516F">
              <w:rPr>
                <w:rFonts w:asciiTheme="minorHAnsi" w:hAnsiTheme="minorHAnsi"/>
                <w:b/>
                <w:sz w:val="22"/>
                <w:szCs w:val="22"/>
              </w:rPr>
              <w:t>History &amp; risk of injury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 xml:space="preserve"> – self &amp; carers</w:t>
            </w:r>
          </w:p>
          <w:p w:rsidR="0052092C" w:rsidRPr="00D5516F" w:rsidRDefault="0052092C">
            <w:pPr>
              <w:rPr>
                <w:rFonts w:asciiTheme="minorHAnsi" w:hAnsiTheme="minorHAnsi"/>
                <w:sz w:val="22"/>
                <w:szCs w:val="22"/>
              </w:rPr>
            </w:pPr>
            <w:permStart w:id="927619596" w:edGrp="everyone"/>
            <w:permEnd w:id="927619596"/>
          </w:p>
          <w:p w:rsidR="0052092C" w:rsidRPr="00D5516F" w:rsidRDefault="0052092C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52092C" w:rsidRPr="00D5516F" w:rsidRDefault="005209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358" w:type="dxa"/>
            <w:gridSpan w:val="3"/>
            <w:shd w:val="clear" w:color="auto" w:fill="FFFFFF" w:themeFill="background1"/>
          </w:tcPr>
          <w:p w:rsidR="00FA6B8C" w:rsidRPr="00D5516F" w:rsidRDefault="0052092C" w:rsidP="006E74C3">
            <w:pPr>
              <w:rPr>
                <w:rFonts w:asciiTheme="minorHAnsi" w:hAnsiTheme="minorHAnsi"/>
                <w:sz w:val="22"/>
                <w:szCs w:val="22"/>
              </w:rPr>
            </w:pPr>
            <w:r w:rsidRPr="00D5516F">
              <w:rPr>
                <w:rFonts w:asciiTheme="minorHAnsi" w:hAnsiTheme="minorHAnsi"/>
                <w:b/>
                <w:sz w:val="22"/>
                <w:szCs w:val="22"/>
              </w:rPr>
              <w:t>Swallowing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Pr="00D5516F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>Normal</w:t>
            </w:r>
            <w:r w:rsidR="006E74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455822087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752318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74C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455822087"/>
            <w:r w:rsidRPr="00D5516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516F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>Impaired</w:t>
            </w:r>
            <w:r w:rsidRPr="00D5516F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1277887519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783068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74C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277887519"/>
          </w:p>
        </w:tc>
      </w:tr>
      <w:tr w:rsidR="0052092C" w:rsidTr="00FF3C20">
        <w:trPr>
          <w:trHeight w:val="384"/>
        </w:trPr>
        <w:tc>
          <w:tcPr>
            <w:tcW w:w="5098" w:type="dxa"/>
            <w:vMerge/>
            <w:shd w:val="clear" w:color="auto" w:fill="FFFFFF" w:themeFill="background1"/>
          </w:tcPr>
          <w:p w:rsidR="0052092C" w:rsidRPr="00D5516F" w:rsidRDefault="005209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358" w:type="dxa"/>
            <w:gridSpan w:val="3"/>
            <w:shd w:val="clear" w:color="auto" w:fill="FFFFFF" w:themeFill="background1"/>
          </w:tcPr>
          <w:p w:rsidR="0052092C" w:rsidRPr="00D5516F" w:rsidRDefault="0052092C" w:rsidP="006E74C3">
            <w:pPr>
              <w:rPr>
                <w:rFonts w:asciiTheme="minorHAnsi" w:hAnsiTheme="minorHAnsi"/>
                <w:sz w:val="22"/>
                <w:szCs w:val="22"/>
              </w:rPr>
            </w:pPr>
            <w:r w:rsidRPr="00D5516F">
              <w:rPr>
                <w:rFonts w:asciiTheme="minorHAnsi" w:hAnsiTheme="minorHAnsi"/>
                <w:b/>
                <w:sz w:val="22"/>
                <w:szCs w:val="22"/>
              </w:rPr>
              <w:t>Hearing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>: Normal</w:t>
            </w:r>
            <w:r w:rsidR="006E74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1270964622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493092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74C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270964622"/>
            <w:r w:rsidRPr="00D5516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516F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>Impaired</w:t>
            </w:r>
            <w:r w:rsidRPr="00D5516F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2025352906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752778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74C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2025352906"/>
            <w:r w:rsidRPr="00D5516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516F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>Uses aid</w:t>
            </w:r>
            <w:r w:rsidRPr="00D5516F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150277280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177612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5A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50277280"/>
          </w:p>
        </w:tc>
      </w:tr>
      <w:tr w:rsidR="0052092C" w:rsidTr="00FF3C20">
        <w:trPr>
          <w:trHeight w:val="735"/>
        </w:trPr>
        <w:tc>
          <w:tcPr>
            <w:tcW w:w="5098" w:type="dxa"/>
            <w:vMerge/>
            <w:shd w:val="clear" w:color="auto" w:fill="FFFFFF" w:themeFill="background1"/>
          </w:tcPr>
          <w:p w:rsidR="0052092C" w:rsidRPr="00D5516F" w:rsidRDefault="0052092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358" w:type="dxa"/>
            <w:gridSpan w:val="3"/>
            <w:shd w:val="clear" w:color="auto" w:fill="FFFFFF" w:themeFill="background1"/>
          </w:tcPr>
          <w:p w:rsidR="0052092C" w:rsidRPr="00D5516F" w:rsidRDefault="0052092C">
            <w:pPr>
              <w:rPr>
                <w:rFonts w:asciiTheme="minorHAnsi" w:hAnsiTheme="minorHAnsi"/>
                <w:sz w:val="22"/>
                <w:szCs w:val="22"/>
              </w:rPr>
            </w:pPr>
            <w:r w:rsidRPr="00D5516F">
              <w:rPr>
                <w:rFonts w:asciiTheme="minorHAnsi" w:hAnsiTheme="minorHAnsi"/>
                <w:b/>
                <w:sz w:val="22"/>
                <w:szCs w:val="22"/>
              </w:rPr>
              <w:t xml:space="preserve">Vision: 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>Normal</w:t>
            </w:r>
            <w:r w:rsidR="00B925A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59987136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961410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5A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59987136"/>
            <w:r w:rsidR="00D5516F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>Impaired</w:t>
            </w:r>
            <w:r w:rsidRPr="00D5516F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830231151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581489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5A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830231151"/>
          </w:p>
          <w:p w:rsidR="0052092C" w:rsidRPr="00D5516F" w:rsidRDefault="0052092C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16F">
              <w:rPr>
                <w:rFonts w:asciiTheme="minorHAnsi" w:hAnsiTheme="minorHAnsi"/>
                <w:sz w:val="22"/>
                <w:szCs w:val="22"/>
              </w:rPr>
              <w:t>Diagnosis:</w:t>
            </w:r>
            <w:r w:rsidR="006E74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113185852" w:edGrp="everyone"/>
            <w:permEnd w:id="113185852"/>
          </w:p>
        </w:tc>
      </w:tr>
      <w:tr w:rsidR="006B70C7" w:rsidTr="00FF3C20">
        <w:trPr>
          <w:trHeight w:val="144"/>
        </w:trPr>
        <w:tc>
          <w:tcPr>
            <w:tcW w:w="5098" w:type="dxa"/>
            <w:shd w:val="clear" w:color="auto" w:fill="FFFFFF" w:themeFill="background1"/>
          </w:tcPr>
          <w:p w:rsidR="006B70C7" w:rsidRPr="00D5516F" w:rsidRDefault="00050153" w:rsidP="00050153">
            <w:pPr>
              <w:rPr>
                <w:rFonts w:asciiTheme="minorHAnsi" w:hAnsiTheme="minorHAnsi"/>
                <w:sz w:val="22"/>
                <w:szCs w:val="22"/>
              </w:rPr>
            </w:pPr>
            <w:r w:rsidRPr="00D5516F">
              <w:rPr>
                <w:rFonts w:asciiTheme="minorHAnsi" w:hAnsiTheme="minorHAnsi"/>
                <w:b/>
                <w:sz w:val="22"/>
                <w:szCs w:val="22"/>
              </w:rPr>
              <w:t>Transfers</w:t>
            </w:r>
            <w:r w:rsidRPr="00D5516F">
              <w:rPr>
                <w:rFonts w:ascii="Arial Narrow" w:hAnsi="Arial Narrow"/>
                <w:b/>
                <w:bCs/>
                <w:noProof/>
                <w:sz w:val="22"/>
                <w:szCs w:val="22"/>
                <w:lang w:val="en-US"/>
              </w:rPr>
              <w:t xml:space="preserve">: 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>Indep</w:t>
            </w:r>
            <w:r w:rsidR="00B925A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482414603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338272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5A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482414603"/>
            <w:r w:rsidRPr="00D5516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516F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>Board</w:t>
            </w:r>
            <w:r w:rsidRPr="00D5516F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474824801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2176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5A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474824801"/>
            <w:r w:rsidRPr="00D5516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516F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>Hoist</w:t>
            </w:r>
            <w:r w:rsidRPr="00D5516F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524252295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19792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5A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524252295"/>
            <w:r w:rsidRPr="00D5516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516F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>Assist</w:t>
            </w:r>
            <w:r w:rsidRPr="00D5516F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1982493976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47200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5A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982493976"/>
          </w:p>
          <w:p w:rsidR="00050153" w:rsidRPr="00D5516F" w:rsidRDefault="00050153" w:rsidP="00050153">
            <w:pPr>
              <w:rPr>
                <w:rFonts w:asciiTheme="minorHAnsi" w:hAnsiTheme="minorHAnsi"/>
                <w:sz w:val="22"/>
                <w:szCs w:val="22"/>
              </w:rPr>
            </w:pPr>
            <w:permStart w:id="25131506" w:edGrp="everyone"/>
            <w:permEnd w:id="25131506"/>
          </w:p>
          <w:p w:rsidR="00050153" w:rsidRPr="00D5516F" w:rsidRDefault="00050153" w:rsidP="0005015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050153" w:rsidRDefault="00050153" w:rsidP="00050153">
            <w:pPr>
              <w:rPr>
                <w:rFonts w:asciiTheme="minorHAnsi" w:hAnsiTheme="minorHAnsi"/>
                <w:sz w:val="22"/>
                <w:szCs w:val="22"/>
              </w:rPr>
            </w:pPr>
            <w:r w:rsidRPr="00D5516F">
              <w:rPr>
                <w:rFonts w:asciiTheme="minorHAnsi" w:hAnsiTheme="minorHAnsi"/>
                <w:b/>
                <w:sz w:val="22"/>
                <w:szCs w:val="22"/>
              </w:rPr>
              <w:t xml:space="preserve">Endurance: 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>Normal</w:t>
            </w:r>
            <w:r w:rsidR="00B925A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2133009303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898564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5A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2133009303"/>
            <w:r w:rsidRPr="00D5516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925A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516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>Impaired</w:t>
            </w:r>
            <w:r w:rsidRPr="00D5516F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746664243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55214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5A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746664243"/>
            <w:r w:rsidRPr="00D5516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925A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516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>Deteriorating</w:t>
            </w:r>
            <w:r w:rsidRPr="00D5516F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883563035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902109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5A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883563035"/>
          </w:p>
          <w:p w:rsidR="006E74C3" w:rsidRPr="00D5516F" w:rsidRDefault="006E74C3" w:rsidP="00050153">
            <w:pPr>
              <w:rPr>
                <w:rFonts w:asciiTheme="minorHAnsi" w:hAnsiTheme="minorHAnsi"/>
                <w:sz w:val="22"/>
                <w:szCs w:val="22"/>
              </w:rPr>
            </w:pPr>
            <w:permStart w:id="803477789" w:edGrp="everyone"/>
            <w:permEnd w:id="803477789"/>
          </w:p>
        </w:tc>
        <w:tc>
          <w:tcPr>
            <w:tcW w:w="5358" w:type="dxa"/>
            <w:gridSpan w:val="3"/>
            <w:shd w:val="clear" w:color="auto" w:fill="FFFFFF" w:themeFill="background1"/>
          </w:tcPr>
          <w:p w:rsidR="006B70C7" w:rsidRPr="00105292" w:rsidRDefault="00050153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D5516F">
              <w:rPr>
                <w:rFonts w:asciiTheme="minorHAnsi" w:hAnsiTheme="minorHAnsi"/>
                <w:b/>
                <w:sz w:val="22"/>
                <w:szCs w:val="22"/>
              </w:rPr>
              <w:t xml:space="preserve">Cognition, perception &amp; behaviours 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 xml:space="preserve">– </w:t>
            </w:r>
            <w:r w:rsidRPr="00105292">
              <w:rPr>
                <w:rFonts w:asciiTheme="minorHAnsi" w:hAnsiTheme="minorHAnsi"/>
                <w:i/>
                <w:sz w:val="18"/>
                <w:szCs w:val="18"/>
              </w:rPr>
              <w:t>observations, risks, possible challenges for wheelchair use</w:t>
            </w:r>
          </w:p>
          <w:p w:rsidR="00050153" w:rsidRPr="006E74C3" w:rsidRDefault="00050153">
            <w:pPr>
              <w:rPr>
                <w:rFonts w:asciiTheme="minorHAnsi" w:hAnsiTheme="minorHAnsi"/>
                <w:sz w:val="22"/>
                <w:szCs w:val="22"/>
              </w:rPr>
            </w:pPr>
            <w:permStart w:id="125140680" w:edGrp="everyone"/>
            <w:permEnd w:id="125140680"/>
          </w:p>
          <w:p w:rsidR="00050153" w:rsidRPr="00D5516F" w:rsidRDefault="00050153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050153" w:rsidRPr="00D5516F" w:rsidRDefault="00050153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050153" w:rsidRPr="00D5516F" w:rsidRDefault="0005015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7768C" w:rsidTr="00FF3C20">
        <w:trPr>
          <w:trHeight w:val="3504"/>
        </w:trPr>
        <w:tc>
          <w:tcPr>
            <w:tcW w:w="5098" w:type="dxa"/>
            <w:vMerge w:val="restart"/>
            <w:shd w:val="clear" w:color="auto" w:fill="FFFFFF" w:themeFill="background1"/>
          </w:tcPr>
          <w:p w:rsidR="0027768C" w:rsidRPr="00105292" w:rsidRDefault="0027768C" w:rsidP="00050153">
            <w:pPr>
              <w:tabs>
                <w:tab w:val="left" w:pos="2971"/>
              </w:tabs>
              <w:rPr>
                <w:rFonts w:asciiTheme="minorHAnsi" w:hAnsiTheme="minorHAnsi"/>
                <w:i/>
                <w:sz w:val="18"/>
                <w:szCs w:val="18"/>
              </w:rPr>
            </w:pPr>
            <w:r w:rsidRPr="00D5516F">
              <w:rPr>
                <w:rFonts w:asciiTheme="minorHAnsi" w:hAnsiTheme="minorHAnsi"/>
                <w:b/>
                <w:sz w:val="22"/>
                <w:szCs w:val="22"/>
              </w:rPr>
              <w:t>Pressure care</w:t>
            </w:r>
            <w:r w:rsidRPr="00105292">
              <w:rPr>
                <w:rFonts w:asciiTheme="minorHAnsi" w:hAnsiTheme="minorHAnsi"/>
                <w:b/>
                <w:sz w:val="18"/>
                <w:szCs w:val="18"/>
              </w:rPr>
              <w:t>:</w:t>
            </w:r>
            <w:r w:rsidRPr="00105292">
              <w:rPr>
                <w:rFonts w:asciiTheme="minorHAnsi" w:hAnsiTheme="minorHAnsi"/>
                <w:i/>
                <w:sz w:val="18"/>
                <w:szCs w:val="18"/>
              </w:rPr>
              <w:t xml:space="preserve"> Consider pressure mapping for chronic pressure related injuries </w:t>
            </w:r>
          </w:p>
          <w:p w:rsidR="0027768C" w:rsidRPr="00D5516F" w:rsidRDefault="0027768C" w:rsidP="00050153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</w:rPr>
            </w:pPr>
            <w:r w:rsidRPr="00D5516F">
              <w:rPr>
                <w:rFonts w:asciiTheme="minorHAnsi" w:hAnsiTheme="minorHAnsi"/>
                <w:sz w:val="22"/>
                <w:szCs w:val="22"/>
              </w:rPr>
              <w:t>Risk assessment:</w:t>
            </w:r>
            <w:r w:rsidRPr="00F22692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permStart w:id="1494168134" w:edGrp="everyone"/>
            <w:r w:rsidRPr="00F22692">
              <w:rPr>
                <w:rFonts w:asciiTheme="minorHAnsi" w:hAnsiTheme="minorHAnsi"/>
                <w:sz w:val="22"/>
                <w:szCs w:val="22"/>
                <w:u w:val="single"/>
              </w:rPr>
              <w:t>___________</w:t>
            </w:r>
            <w:permEnd w:id="1494168134"/>
            <w:r w:rsidRPr="00F22692">
              <w:rPr>
                <w:rFonts w:asciiTheme="minorHAnsi" w:hAnsiTheme="minorHAnsi"/>
                <w:sz w:val="22"/>
                <w:szCs w:val="22"/>
                <w:u w:val="single"/>
              </w:rPr>
              <w:t>___</w:t>
            </w:r>
            <w:r w:rsidR="00F22692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>Score:</w:t>
            </w:r>
            <w:r w:rsidRPr="00F22692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permStart w:id="434328555" w:edGrp="everyone"/>
            <w:r w:rsidRPr="00F22692">
              <w:rPr>
                <w:rFonts w:asciiTheme="minorHAnsi" w:hAnsiTheme="minorHAnsi"/>
                <w:sz w:val="22"/>
                <w:szCs w:val="22"/>
                <w:u w:val="single"/>
              </w:rPr>
              <w:t>___</w:t>
            </w:r>
            <w:permEnd w:id="434328555"/>
            <w:r w:rsidRPr="00F22692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</w:p>
          <w:p w:rsidR="0027768C" w:rsidRPr="00D5516F" w:rsidRDefault="00DE1B7C" w:rsidP="00050153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</w:rPr>
            </w:pPr>
            <w:r w:rsidRPr="00D5516F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w:drawing>
                <wp:anchor distT="0" distB="0" distL="114300" distR="114300" simplePos="0" relativeHeight="251769344" behindDoc="0" locked="0" layoutInCell="1" allowOverlap="1" wp14:anchorId="029BC128" wp14:editId="2C4DC412">
                  <wp:simplePos x="0" y="0"/>
                  <wp:positionH relativeFrom="column">
                    <wp:posOffset>824408</wp:posOffset>
                  </wp:positionH>
                  <wp:positionV relativeFrom="paragraph">
                    <wp:posOffset>217881</wp:posOffset>
                  </wp:positionV>
                  <wp:extent cx="1206755" cy="1193800"/>
                  <wp:effectExtent l="0" t="0" r="0" b="6350"/>
                  <wp:wrapTopAndBottom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84" t="3743" r="32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755" cy="1193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7768C" w:rsidRPr="00D5516F">
              <w:rPr>
                <w:rFonts w:asciiTheme="minorHAnsi" w:hAnsiTheme="minorHAnsi"/>
                <w:sz w:val="22"/>
                <w:szCs w:val="22"/>
              </w:rPr>
              <w:t xml:space="preserve">Areas of compromised </w:t>
            </w:r>
            <w:r w:rsidR="0027768C" w:rsidRPr="00D5516F">
              <w:rPr>
                <w:rFonts w:asciiTheme="minorHAnsi" w:hAnsiTheme="minorHAnsi"/>
                <w:b/>
                <w:sz w:val="22"/>
                <w:szCs w:val="22"/>
              </w:rPr>
              <w:t>skin integrity</w:t>
            </w:r>
            <w:r w:rsidR="0027768C" w:rsidRPr="00D5516F">
              <w:rPr>
                <w:rFonts w:asciiTheme="minorHAnsi" w:hAnsiTheme="minorHAnsi"/>
                <w:sz w:val="22"/>
                <w:szCs w:val="22"/>
              </w:rPr>
              <w:t>:</w:t>
            </w:r>
            <w:permStart w:id="678648031" w:edGrp="everyone"/>
            <w:r w:rsidR="00BA7F5A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</w:p>
          <w:p w:rsidR="00D5516F" w:rsidRPr="00DE1B7C" w:rsidRDefault="00D5516F" w:rsidP="00050153">
            <w:pPr>
              <w:tabs>
                <w:tab w:val="left" w:pos="2971"/>
              </w:tabs>
              <w:rPr>
                <w:rFonts w:ascii="Arial Narrow" w:hAnsi="Arial Narrow"/>
                <w:sz w:val="22"/>
                <w:szCs w:val="22"/>
              </w:rPr>
            </w:pPr>
          </w:p>
          <w:permEnd w:id="678648031"/>
          <w:p w:rsidR="0027768C" w:rsidRPr="00D5516F" w:rsidRDefault="0027768C" w:rsidP="00050153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</w:rPr>
            </w:pPr>
            <w:r w:rsidRPr="00D5516F">
              <w:rPr>
                <w:rFonts w:asciiTheme="minorHAnsi" w:hAnsiTheme="minorHAnsi"/>
                <w:sz w:val="22"/>
                <w:szCs w:val="22"/>
              </w:rPr>
              <w:t>Contributing factors / comments:</w:t>
            </w:r>
          </w:p>
          <w:p w:rsidR="00025EF6" w:rsidRPr="00D5516F" w:rsidRDefault="00025EF6" w:rsidP="00050153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</w:rPr>
            </w:pPr>
            <w:permStart w:id="2133655577" w:edGrp="everyone"/>
            <w:permEnd w:id="2133655577"/>
          </w:p>
          <w:p w:rsidR="00025EF6" w:rsidRPr="00D5516F" w:rsidRDefault="00025EF6" w:rsidP="00050153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</w:rPr>
            </w:pPr>
          </w:p>
          <w:p w:rsidR="00D5516F" w:rsidRDefault="00D5516F" w:rsidP="00050153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</w:rPr>
            </w:pPr>
          </w:p>
          <w:p w:rsidR="0027768C" w:rsidRPr="00D5516F" w:rsidRDefault="00025EF6" w:rsidP="00050153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</w:rPr>
            </w:pPr>
            <w:r w:rsidRPr="00D5516F">
              <w:rPr>
                <w:rFonts w:asciiTheme="minorHAnsi" w:hAnsiTheme="minorHAnsi"/>
                <w:sz w:val="22"/>
                <w:szCs w:val="22"/>
              </w:rPr>
              <w:t>Pressure care equipment in situ:</w:t>
            </w:r>
          </w:p>
          <w:p w:rsidR="0027768C" w:rsidRPr="00D5516F" w:rsidRDefault="0027768C" w:rsidP="00050153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</w:rPr>
            </w:pPr>
            <w:permStart w:id="2016752095" w:edGrp="everyone"/>
            <w:permEnd w:id="2016752095"/>
          </w:p>
          <w:p w:rsidR="0027768C" w:rsidRPr="00D5516F" w:rsidRDefault="0027768C" w:rsidP="00050153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</w:rPr>
            </w:pPr>
          </w:p>
          <w:p w:rsidR="0027768C" w:rsidRPr="00D5516F" w:rsidRDefault="0027768C" w:rsidP="00050153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5358" w:type="dxa"/>
            <w:gridSpan w:val="3"/>
            <w:shd w:val="clear" w:color="auto" w:fill="FFFFFF" w:themeFill="background1"/>
          </w:tcPr>
          <w:p w:rsidR="0027768C" w:rsidRPr="00D5516F" w:rsidRDefault="0027768C" w:rsidP="00050153">
            <w:pPr>
              <w:rPr>
                <w:rFonts w:ascii="Arial Narrow" w:hAnsi="Arial Narrow"/>
                <w:sz w:val="22"/>
                <w:szCs w:val="22"/>
              </w:rPr>
            </w:pPr>
          </w:p>
          <w:p w:rsidR="0027768C" w:rsidRPr="000D175A" w:rsidRDefault="000D175A" w:rsidP="000D175A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</w:rPr>
            </w:pPr>
            <w:r w:rsidRPr="00D5516F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w:drawing>
                <wp:anchor distT="0" distB="0" distL="114300" distR="114300" simplePos="0" relativeHeight="251665408" behindDoc="0" locked="0" layoutInCell="1" allowOverlap="1" wp14:anchorId="504E3EDB" wp14:editId="64CE3345">
                  <wp:simplePos x="0" y="0"/>
                  <wp:positionH relativeFrom="column">
                    <wp:posOffset>1163320</wp:posOffset>
                  </wp:positionH>
                  <wp:positionV relativeFrom="paragraph">
                    <wp:posOffset>187325</wp:posOffset>
                  </wp:positionV>
                  <wp:extent cx="1268095" cy="1254125"/>
                  <wp:effectExtent l="0" t="0" r="8255" b="3175"/>
                  <wp:wrapTopAndBottom/>
                  <wp:docPr id="2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84" t="3743" r="32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095" cy="1254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7768C" w:rsidRPr="00D5516F">
              <w:rPr>
                <w:rFonts w:asciiTheme="minorHAnsi" w:hAnsiTheme="minorHAnsi"/>
                <w:sz w:val="22"/>
                <w:szCs w:val="22"/>
              </w:rPr>
              <w:t xml:space="preserve">Areas of </w:t>
            </w:r>
            <w:r w:rsidR="0027768C" w:rsidRPr="00D5516F">
              <w:rPr>
                <w:rFonts w:asciiTheme="minorHAnsi" w:hAnsiTheme="minorHAnsi"/>
                <w:b/>
                <w:sz w:val="22"/>
                <w:szCs w:val="22"/>
              </w:rPr>
              <w:t>pain:</w:t>
            </w:r>
            <w:permStart w:id="581785576" w:edGrp="everyone"/>
          </w:p>
          <w:p w:rsidR="0027768C" w:rsidRPr="00D5516F" w:rsidRDefault="0027768C" w:rsidP="00050153">
            <w:pPr>
              <w:rPr>
                <w:rFonts w:ascii="Arial Narrow" w:hAnsi="Arial Narrow"/>
                <w:sz w:val="22"/>
                <w:szCs w:val="22"/>
              </w:rPr>
            </w:pPr>
          </w:p>
          <w:permEnd w:id="581785576"/>
          <w:p w:rsidR="0027768C" w:rsidRPr="00D5516F" w:rsidRDefault="00D5516F" w:rsidP="00050153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</w:t>
            </w:r>
            <w:r w:rsidR="0027768C" w:rsidRPr="00D5516F">
              <w:rPr>
                <w:rFonts w:asciiTheme="minorHAnsi" w:hAnsiTheme="minorHAnsi"/>
                <w:sz w:val="22"/>
                <w:szCs w:val="22"/>
              </w:rPr>
              <w:t>ontributing factors / comments:</w:t>
            </w:r>
          </w:p>
          <w:p w:rsidR="0027768C" w:rsidRPr="00D5516F" w:rsidRDefault="0027768C" w:rsidP="00050153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</w:rPr>
            </w:pPr>
            <w:permStart w:id="2074438766" w:edGrp="everyone"/>
            <w:permEnd w:id="2074438766"/>
          </w:p>
          <w:p w:rsidR="0027768C" w:rsidRPr="00D5516F" w:rsidRDefault="0027768C" w:rsidP="00050153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</w:rPr>
            </w:pPr>
          </w:p>
          <w:p w:rsidR="0027768C" w:rsidRPr="00D5516F" w:rsidRDefault="0027768C" w:rsidP="00050153">
            <w:pPr>
              <w:tabs>
                <w:tab w:val="left" w:pos="2971"/>
              </w:tabs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7768C" w:rsidTr="00FF3C20">
        <w:trPr>
          <w:trHeight w:val="1470"/>
        </w:trPr>
        <w:tc>
          <w:tcPr>
            <w:tcW w:w="5098" w:type="dxa"/>
            <w:vMerge/>
            <w:shd w:val="clear" w:color="auto" w:fill="FFFFFF" w:themeFill="background1"/>
          </w:tcPr>
          <w:p w:rsidR="0027768C" w:rsidRPr="00D5516F" w:rsidRDefault="0027768C" w:rsidP="00050153">
            <w:pPr>
              <w:tabs>
                <w:tab w:val="left" w:pos="2971"/>
              </w:tabs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5358" w:type="dxa"/>
            <w:gridSpan w:val="3"/>
            <w:shd w:val="clear" w:color="auto" w:fill="FFFFFF" w:themeFill="background1"/>
          </w:tcPr>
          <w:p w:rsidR="0027768C" w:rsidRPr="00D5516F" w:rsidRDefault="0027768C" w:rsidP="0027768C">
            <w:pPr>
              <w:tabs>
                <w:tab w:val="left" w:pos="2971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D5516F">
              <w:rPr>
                <w:rFonts w:asciiTheme="minorHAnsi" w:hAnsiTheme="minorHAnsi"/>
                <w:b/>
                <w:sz w:val="22"/>
                <w:szCs w:val="22"/>
              </w:rPr>
              <w:t>Ability to redistribute pressure / change position:</w:t>
            </w:r>
          </w:p>
          <w:p w:rsidR="0027768C" w:rsidRPr="00D5516F" w:rsidRDefault="0027768C" w:rsidP="0027768C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</w:rPr>
            </w:pPr>
            <w:r w:rsidRPr="00D5516F">
              <w:rPr>
                <w:rFonts w:asciiTheme="minorHAnsi" w:hAnsiTheme="minorHAnsi"/>
                <w:sz w:val="22"/>
                <w:szCs w:val="22"/>
              </w:rPr>
              <w:t>Independent</w:t>
            </w:r>
            <w:r w:rsidR="00834D5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1138241330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279019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D57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138241330"/>
            <w:r w:rsidRPr="00D5516F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="00D5516F">
              <w:rPr>
                <w:rFonts w:asciiTheme="minorHAnsi" w:hAnsiTheme="minorHAnsi"/>
                <w:sz w:val="22"/>
                <w:szCs w:val="22"/>
              </w:rPr>
              <w:t xml:space="preserve"> Needs assistance</w:t>
            </w:r>
            <w:r w:rsidRPr="00D5516F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505610770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009648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D57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505610770"/>
          </w:p>
          <w:p w:rsidR="0027768C" w:rsidRPr="00D5516F" w:rsidRDefault="0027768C" w:rsidP="0027768C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</w:rPr>
            </w:pPr>
            <w:r w:rsidRPr="00D5516F">
              <w:rPr>
                <w:rFonts w:asciiTheme="minorHAnsi" w:hAnsiTheme="minorHAnsi"/>
                <w:sz w:val="22"/>
                <w:szCs w:val="22"/>
              </w:rPr>
              <w:t>Method/frequency:</w:t>
            </w:r>
          </w:p>
          <w:p w:rsidR="0027768C" w:rsidRPr="00D5516F" w:rsidRDefault="0027768C" w:rsidP="0027768C">
            <w:pPr>
              <w:rPr>
                <w:rFonts w:ascii="Arial Narrow" w:hAnsi="Arial Narrow"/>
                <w:sz w:val="22"/>
                <w:szCs w:val="22"/>
              </w:rPr>
            </w:pPr>
            <w:permStart w:id="468933501" w:edGrp="everyone"/>
            <w:permEnd w:id="468933501"/>
          </w:p>
          <w:p w:rsidR="0027768C" w:rsidRPr="00D5516F" w:rsidRDefault="0027768C" w:rsidP="00050153">
            <w:pPr>
              <w:tabs>
                <w:tab w:val="left" w:pos="2971"/>
              </w:tabs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7768C" w:rsidTr="00A32BB2">
        <w:trPr>
          <w:trHeight w:val="1470"/>
        </w:trPr>
        <w:tc>
          <w:tcPr>
            <w:tcW w:w="10456" w:type="dxa"/>
            <w:gridSpan w:val="4"/>
            <w:shd w:val="clear" w:color="auto" w:fill="FFFFFF" w:themeFill="background1"/>
          </w:tcPr>
          <w:p w:rsidR="0027768C" w:rsidRPr="00D5516F" w:rsidRDefault="0027768C" w:rsidP="0027768C">
            <w:pPr>
              <w:rPr>
                <w:rFonts w:asciiTheme="minorHAnsi" w:hAnsiTheme="minorHAnsi"/>
                <w:b/>
                <w:bCs/>
                <w:sz w:val="16"/>
                <w:szCs w:val="16"/>
              </w:rPr>
            </w:pPr>
            <w:r w:rsidRPr="00D5516F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 xml:space="preserve">PRECAUTIONS RELATED TO POSITIONING: </w:t>
            </w:r>
            <w:r w:rsidRPr="00105292">
              <w:rPr>
                <w:rFonts w:asciiTheme="minorHAnsi" w:hAnsiTheme="minorHAnsi"/>
                <w:bCs/>
                <w:sz w:val="18"/>
                <w:szCs w:val="18"/>
              </w:rPr>
              <w:t>(</w:t>
            </w:r>
            <w:r w:rsidRPr="00105292">
              <w:rPr>
                <w:rFonts w:asciiTheme="minorHAnsi" w:hAnsiTheme="minorHAnsi"/>
                <w:i/>
                <w:iCs/>
                <w:sz w:val="18"/>
                <w:szCs w:val="18"/>
              </w:rPr>
              <w:t>e.g breathing, reflux, temperature control, s</w:t>
            </w:r>
            <w:r w:rsidR="00D5516F" w:rsidRPr="00105292">
              <w:rPr>
                <w:rFonts w:asciiTheme="minorHAnsi" w:hAnsiTheme="minorHAnsi"/>
                <w:i/>
                <w:iCs/>
                <w:sz w:val="18"/>
                <w:szCs w:val="18"/>
              </w:rPr>
              <w:t>wallowing</w:t>
            </w:r>
            <w:r w:rsidRPr="00105292">
              <w:rPr>
                <w:rFonts w:asciiTheme="minorHAnsi" w:hAnsiTheme="minorHAnsi"/>
                <w:i/>
                <w:iCs/>
                <w:sz w:val="18"/>
                <w:szCs w:val="18"/>
              </w:rPr>
              <w:t>, pain, behaviour)</w:t>
            </w:r>
            <w:r w:rsidRPr="00D5516F">
              <w:rPr>
                <w:rFonts w:asciiTheme="minorHAnsi" w:hAnsiTheme="minorHAnsi"/>
                <w:iCs/>
                <w:sz w:val="16"/>
                <w:szCs w:val="16"/>
              </w:rPr>
              <w:t xml:space="preserve"> </w:t>
            </w:r>
            <w:r w:rsidRPr="00D5516F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</w:t>
            </w:r>
          </w:p>
          <w:p w:rsidR="0027768C" w:rsidRPr="00D5516F" w:rsidRDefault="0027768C" w:rsidP="0027768C">
            <w:pPr>
              <w:rPr>
                <w:rFonts w:asciiTheme="minorHAnsi" w:hAnsiTheme="minorHAnsi"/>
                <w:i/>
                <w:iCs/>
                <w:sz w:val="22"/>
                <w:szCs w:val="22"/>
              </w:rPr>
            </w:pPr>
            <w:r w:rsidRPr="00D5516F">
              <w:rPr>
                <w:rFonts w:asciiTheme="minorHAnsi" w:hAnsiTheme="minorHAnsi"/>
                <w:b/>
                <w:iCs/>
                <w:sz w:val="22"/>
                <w:szCs w:val="22"/>
              </w:rPr>
              <w:t xml:space="preserve">Indicate in which positions, risks are likely to be increased </w:t>
            </w:r>
            <w:r w:rsidRPr="00D5516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– supine, prone, side lying. </w:t>
            </w:r>
          </w:p>
          <w:p w:rsidR="0027768C" w:rsidRPr="006E74C3" w:rsidRDefault="0027768C" w:rsidP="0027768C">
            <w:pPr>
              <w:rPr>
                <w:rFonts w:asciiTheme="minorHAnsi" w:hAnsiTheme="minorHAnsi"/>
                <w:iCs/>
                <w:sz w:val="22"/>
                <w:szCs w:val="22"/>
              </w:rPr>
            </w:pPr>
            <w:permStart w:id="1501723187" w:edGrp="everyone"/>
            <w:permEnd w:id="1501723187"/>
          </w:p>
          <w:p w:rsidR="0027768C" w:rsidRPr="00D5516F" w:rsidRDefault="0027768C" w:rsidP="0027768C">
            <w:pPr>
              <w:tabs>
                <w:tab w:val="left" w:pos="2971"/>
              </w:tabs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FA6B8C" w:rsidRPr="00D5516F" w:rsidRDefault="00FA6B8C" w:rsidP="0027768C">
            <w:pPr>
              <w:tabs>
                <w:tab w:val="left" w:pos="2971"/>
              </w:tabs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FA6B8C" w:rsidRPr="00D5516F" w:rsidRDefault="00FA6B8C" w:rsidP="0027768C">
            <w:pPr>
              <w:tabs>
                <w:tab w:val="left" w:pos="2971"/>
              </w:tabs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27768C" w:rsidTr="00A32BB2">
        <w:trPr>
          <w:trHeight w:val="1470"/>
        </w:trPr>
        <w:tc>
          <w:tcPr>
            <w:tcW w:w="10456" w:type="dxa"/>
            <w:gridSpan w:val="4"/>
            <w:shd w:val="clear" w:color="auto" w:fill="FFFFFF" w:themeFill="background1"/>
          </w:tcPr>
          <w:p w:rsidR="006E58B0" w:rsidRPr="00D5516F" w:rsidRDefault="00D5516F" w:rsidP="0027768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WHEELCHAIR SKILLS</w:t>
            </w:r>
            <w:r w:rsidR="0027768C" w:rsidRPr="00D5516F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  <w:r w:rsidR="006E58B0" w:rsidRPr="00D5516F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="00D17941" w:rsidRPr="00105292">
              <w:rPr>
                <w:rFonts w:asciiTheme="minorHAnsi" w:hAnsiTheme="minorHAnsi"/>
                <w:bCs/>
                <w:i/>
                <w:sz w:val="18"/>
                <w:szCs w:val="18"/>
              </w:rPr>
              <w:t>Do not complete this section if person is assisted for all mobility:</w:t>
            </w:r>
          </w:p>
          <w:p w:rsidR="00FA6B8C" w:rsidRPr="00D5516F" w:rsidRDefault="00FA6B8C" w:rsidP="0027768C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D5516F">
              <w:rPr>
                <w:rFonts w:asciiTheme="minorHAnsi" w:hAnsiTheme="minorHAnsi"/>
                <w:sz w:val="22"/>
                <w:szCs w:val="22"/>
              </w:rPr>
              <w:t xml:space="preserve">Propulsion technique: </w:t>
            </w:r>
            <w:permStart w:id="42798070" w:edGrp="everyone"/>
            <w:permEnd w:id="42798070"/>
          </w:p>
          <w:p w:rsidR="006E58B0" w:rsidRPr="00D5516F" w:rsidRDefault="006E58B0" w:rsidP="006E58B0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D5516F">
              <w:rPr>
                <w:rFonts w:asciiTheme="minorHAnsi" w:hAnsiTheme="minorHAnsi"/>
                <w:bCs/>
                <w:sz w:val="22"/>
                <w:szCs w:val="22"/>
              </w:rPr>
              <w:t>Describe capacity &amp; safety to mobilise inside home:  Manual wheelchair</w:t>
            </w:r>
            <w:r w:rsidR="00834D5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1338670667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303442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D57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338670667"/>
            <w:r w:rsidR="00630C7D">
              <w:rPr>
                <w:rFonts w:asciiTheme="minorHAnsi" w:hAnsiTheme="minorHAnsi"/>
                <w:sz w:val="22"/>
                <w:szCs w:val="22"/>
              </w:rPr>
              <w:t xml:space="preserve">  Power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 xml:space="preserve"> wheelchair</w:t>
            </w:r>
            <w:r w:rsidRPr="00D5516F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333398073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071471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D57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333398073"/>
          </w:p>
          <w:p w:rsidR="0027768C" w:rsidRPr="00D5516F" w:rsidRDefault="0027768C" w:rsidP="0027768C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permStart w:id="1553992402" w:edGrp="everyone"/>
            <w:permEnd w:id="1553992402"/>
          </w:p>
          <w:p w:rsidR="006E58B0" w:rsidRPr="00D5516F" w:rsidRDefault="006E58B0" w:rsidP="006E58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D5516F">
              <w:rPr>
                <w:rFonts w:asciiTheme="minorHAnsi" w:hAnsiTheme="minorHAnsi"/>
                <w:bCs/>
                <w:sz w:val="22"/>
                <w:szCs w:val="22"/>
              </w:rPr>
              <w:t>Describe capacity &amp; safety to mobilise around community: Manual wheelchair</w:t>
            </w:r>
            <w:r w:rsidR="00834D57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ermStart w:id="627325259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833259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D57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627325259"/>
            <w:r w:rsidR="00630C7D">
              <w:rPr>
                <w:rFonts w:asciiTheme="minorHAnsi" w:hAnsiTheme="minorHAnsi"/>
                <w:sz w:val="22"/>
                <w:szCs w:val="22"/>
              </w:rPr>
              <w:t xml:space="preserve">   Power</w:t>
            </w:r>
            <w:r w:rsidRPr="00D5516F">
              <w:rPr>
                <w:rFonts w:asciiTheme="minorHAnsi" w:hAnsiTheme="minorHAnsi"/>
                <w:sz w:val="22"/>
                <w:szCs w:val="22"/>
              </w:rPr>
              <w:t xml:space="preserve"> wheelchair</w:t>
            </w:r>
            <w:r w:rsidRPr="00D5516F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967715363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282794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4D57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967715363"/>
          </w:p>
          <w:p w:rsidR="006E58B0" w:rsidRPr="00D5516F" w:rsidRDefault="006E58B0" w:rsidP="006E58B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permStart w:id="1496713291" w:edGrp="everyone"/>
            <w:permEnd w:id="1496713291"/>
          </w:p>
          <w:p w:rsidR="006E58B0" w:rsidRDefault="00D17941" w:rsidP="00D1794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Factors which limit ability:</w:t>
            </w:r>
          </w:p>
          <w:p w:rsidR="00D17941" w:rsidRDefault="00D17941" w:rsidP="00D17941">
            <w:pPr>
              <w:rPr>
                <w:rFonts w:asciiTheme="minorHAnsi" w:hAnsiTheme="minorHAnsi"/>
                <w:sz w:val="22"/>
                <w:szCs w:val="22"/>
              </w:rPr>
            </w:pPr>
            <w:permStart w:id="2062238557" w:edGrp="everyone"/>
            <w:permEnd w:id="2062238557"/>
          </w:p>
          <w:p w:rsidR="00D17941" w:rsidRPr="00D5516F" w:rsidRDefault="00D17941" w:rsidP="00D17941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6E58B0" w:rsidTr="00A32BB2">
        <w:trPr>
          <w:trHeight w:val="1470"/>
        </w:trPr>
        <w:tc>
          <w:tcPr>
            <w:tcW w:w="10456" w:type="dxa"/>
            <w:gridSpan w:val="4"/>
            <w:shd w:val="clear" w:color="auto" w:fill="FFFFFF" w:themeFill="background1"/>
          </w:tcPr>
          <w:p w:rsidR="006E58B0" w:rsidRPr="00D5516F" w:rsidRDefault="006E58B0" w:rsidP="006E58B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16F">
              <w:rPr>
                <w:rFonts w:asciiTheme="minorHAnsi" w:hAnsiTheme="minorHAnsi"/>
                <w:b/>
                <w:sz w:val="22"/>
                <w:szCs w:val="22"/>
              </w:rPr>
              <w:t>WHEELCHAIR &amp; POSITIONING PARAMETERS WHICH COULD IMPROVE/MAINTAIN SAFETY:</w:t>
            </w:r>
          </w:p>
          <w:p w:rsidR="006E58B0" w:rsidRPr="00D5516F" w:rsidRDefault="006E58B0" w:rsidP="006E58B0">
            <w:pPr>
              <w:rPr>
                <w:rFonts w:asciiTheme="minorHAnsi" w:hAnsiTheme="minorHAnsi"/>
                <w:sz w:val="22"/>
                <w:szCs w:val="22"/>
              </w:rPr>
            </w:pPr>
            <w:permStart w:id="1109937565" w:edGrp="everyone"/>
            <w:permEnd w:id="1109937565"/>
          </w:p>
          <w:p w:rsidR="00FA6B8C" w:rsidRPr="00D5516F" w:rsidRDefault="00FA6B8C" w:rsidP="006E58B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FA6B8C" w:rsidRPr="00D5516F" w:rsidRDefault="00FA6B8C" w:rsidP="006E58B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FA6B8C" w:rsidRPr="00D5516F" w:rsidRDefault="00FA6B8C" w:rsidP="006E58B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16F">
              <w:rPr>
                <w:rFonts w:asciiTheme="minorHAnsi" w:hAnsiTheme="minorHAnsi"/>
                <w:b/>
                <w:sz w:val="22"/>
                <w:szCs w:val="22"/>
              </w:rPr>
              <w:t>TRAINING NEEDS TO IMPROVE SAFETY:</w:t>
            </w:r>
          </w:p>
          <w:p w:rsidR="00FA6B8C" w:rsidRPr="00D5516F" w:rsidRDefault="00FA6B8C" w:rsidP="006E58B0">
            <w:pPr>
              <w:rPr>
                <w:rFonts w:asciiTheme="minorHAnsi" w:hAnsiTheme="minorHAnsi"/>
                <w:sz w:val="22"/>
                <w:szCs w:val="22"/>
              </w:rPr>
            </w:pPr>
            <w:permStart w:id="1220231921" w:edGrp="everyone"/>
            <w:permEnd w:id="1220231921"/>
          </w:p>
          <w:p w:rsidR="00CA5823" w:rsidRDefault="00CA5823" w:rsidP="0027768C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:rsidR="00630C7D" w:rsidRPr="00D5516F" w:rsidRDefault="00630C7D" w:rsidP="0027768C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FA6B8C" w:rsidTr="00A32BB2">
        <w:trPr>
          <w:trHeight w:val="281"/>
        </w:trPr>
        <w:tc>
          <w:tcPr>
            <w:tcW w:w="10456" w:type="dxa"/>
            <w:gridSpan w:val="4"/>
            <w:shd w:val="clear" w:color="auto" w:fill="000000" w:themeFill="text1"/>
          </w:tcPr>
          <w:p w:rsidR="00FA6B8C" w:rsidRPr="00154B57" w:rsidRDefault="00CA5823" w:rsidP="00154B57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154B57">
              <w:rPr>
                <w:rFonts w:asciiTheme="minorHAnsi" w:hAnsiTheme="minorHAnsi"/>
                <w:b/>
                <w:sz w:val="22"/>
                <w:szCs w:val="22"/>
              </w:rPr>
              <w:t>CURRENT WHEEL</w:t>
            </w:r>
            <w:r w:rsidR="00154B57" w:rsidRPr="00154B57">
              <w:rPr>
                <w:rFonts w:asciiTheme="minorHAnsi" w:hAnsiTheme="minorHAnsi"/>
                <w:b/>
                <w:sz w:val="22"/>
                <w:szCs w:val="22"/>
              </w:rPr>
              <w:t xml:space="preserve">ED MOBILITY </w:t>
            </w:r>
            <w:r w:rsidRPr="00154B57">
              <w:rPr>
                <w:rFonts w:asciiTheme="minorHAnsi" w:hAnsiTheme="minorHAnsi"/>
                <w:b/>
                <w:sz w:val="22"/>
                <w:szCs w:val="22"/>
              </w:rPr>
              <w:t>&amp; POSTURAL MANAGEMENT EQUIPMENT:</w:t>
            </w:r>
            <w:r w:rsidR="00025EF6" w:rsidRPr="00154B57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025EF6" w:rsidRPr="00154B57">
              <w:rPr>
                <w:rFonts w:asciiTheme="minorHAnsi" w:hAnsiTheme="minorHAnsi"/>
                <w:i/>
                <w:sz w:val="22"/>
                <w:szCs w:val="22"/>
              </w:rPr>
              <w:t>Includes sizes &amp; date of issue</w:t>
            </w:r>
          </w:p>
        </w:tc>
      </w:tr>
      <w:tr w:rsidR="00154B57" w:rsidTr="00E23B03">
        <w:trPr>
          <w:trHeight w:val="4786"/>
        </w:trPr>
        <w:tc>
          <w:tcPr>
            <w:tcW w:w="5228" w:type="dxa"/>
            <w:gridSpan w:val="2"/>
            <w:shd w:val="clear" w:color="auto" w:fill="FFFFFF" w:themeFill="background1"/>
          </w:tcPr>
          <w:p w:rsidR="00154B57" w:rsidRPr="00154B57" w:rsidRDefault="00154B57" w:rsidP="006E58B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54B57">
              <w:rPr>
                <w:rFonts w:asciiTheme="minorHAnsi" w:hAnsiTheme="minorHAnsi"/>
                <w:b/>
                <w:sz w:val="22"/>
                <w:szCs w:val="22"/>
              </w:rPr>
              <w:t>Wheelchair/s:</w:t>
            </w:r>
          </w:p>
          <w:p w:rsidR="00154B57" w:rsidRPr="00834D57" w:rsidRDefault="00154B57" w:rsidP="00834D57">
            <w:pPr>
              <w:rPr>
                <w:rFonts w:asciiTheme="minorHAnsi" w:hAnsiTheme="minorHAnsi"/>
                <w:sz w:val="22"/>
                <w:szCs w:val="22"/>
              </w:rPr>
            </w:pPr>
            <w:permStart w:id="207972021" w:edGrp="everyone"/>
            <w:permEnd w:id="207972021"/>
          </w:p>
          <w:p w:rsidR="00154B57" w:rsidRDefault="00154B57" w:rsidP="00154B57">
            <w:pPr>
              <w:pStyle w:val="ListParagraph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154B57" w:rsidRDefault="00154B57" w:rsidP="00154B57">
            <w:pPr>
              <w:pStyle w:val="ListParagraph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154B57" w:rsidRPr="00154B57" w:rsidRDefault="00154B57" w:rsidP="00154B57">
            <w:pPr>
              <w:pStyle w:val="ListParagraph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154B57" w:rsidRPr="00154B57" w:rsidRDefault="00154B57" w:rsidP="006E58B0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154B57" w:rsidRPr="00154B57" w:rsidRDefault="00154B57" w:rsidP="006E58B0">
            <w:pPr>
              <w:rPr>
                <w:rFonts w:asciiTheme="minorHAnsi" w:hAnsiTheme="minorHAnsi"/>
                <w:sz w:val="22"/>
                <w:szCs w:val="22"/>
              </w:rPr>
            </w:pPr>
            <w:r w:rsidRPr="00154B57">
              <w:rPr>
                <w:rFonts w:asciiTheme="minorHAnsi" w:hAnsiTheme="minorHAnsi"/>
                <w:sz w:val="22"/>
                <w:szCs w:val="22"/>
              </w:rPr>
              <w:t>Time spent in wheelchair/day:</w:t>
            </w:r>
            <w:r w:rsidR="00834D5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586688284" w:edGrp="everyone"/>
            <w:permEnd w:id="586688284"/>
          </w:p>
          <w:p w:rsidR="00154B57" w:rsidRPr="00154B57" w:rsidRDefault="00154B57" w:rsidP="006E58B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54B57">
              <w:rPr>
                <w:rFonts w:asciiTheme="minorHAnsi" w:hAnsiTheme="minorHAnsi"/>
                <w:b/>
                <w:sz w:val="22"/>
                <w:szCs w:val="22"/>
              </w:rPr>
              <w:t>Electronics &amp; controls:</w:t>
            </w:r>
          </w:p>
          <w:p w:rsidR="00154B57" w:rsidRPr="00834D57" w:rsidRDefault="00154B57" w:rsidP="006E58B0">
            <w:pPr>
              <w:rPr>
                <w:rFonts w:asciiTheme="minorHAnsi" w:hAnsiTheme="minorHAnsi"/>
                <w:sz w:val="22"/>
                <w:szCs w:val="22"/>
              </w:rPr>
            </w:pPr>
            <w:permStart w:id="786056170" w:edGrp="everyone"/>
            <w:permEnd w:id="786056170"/>
          </w:p>
          <w:p w:rsidR="00154B57" w:rsidRPr="00154B57" w:rsidRDefault="00154B57" w:rsidP="006E58B0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154B57">
              <w:rPr>
                <w:rFonts w:asciiTheme="minorHAnsi" w:hAnsiTheme="minorHAnsi"/>
                <w:b/>
                <w:sz w:val="22"/>
                <w:szCs w:val="22"/>
              </w:rPr>
              <w:t>Back support</w:t>
            </w:r>
            <w:r w:rsidRPr="00154B57">
              <w:rPr>
                <w:rFonts w:asciiTheme="minorHAnsi" w:hAnsiTheme="minorHAnsi"/>
                <w:b/>
                <w:sz w:val="18"/>
                <w:szCs w:val="18"/>
              </w:rPr>
              <w:t xml:space="preserve">: </w:t>
            </w:r>
            <w:r w:rsidRPr="00154B57">
              <w:rPr>
                <w:rFonts w:asciiTheme="minorHAnsi" w:hAnsiTheme="minorHAnsi"/>
                <w:i/>
                <w:sz w:val="18"/>
                <w:szCs w:val="18"/>
              </w:rPr>
              <w:t>Include modular components</w:t>
            </w:r>
          </w:p>
          <w:p w:rsidR="00154B57" w:rsidRPr="00834D57" w:rsidRDefault="00154B57" w:rsidP="006E58B0">
            <w:pPr>
              <w:rPr>
                <w:rFonts w:asciiTheme="minorHAnsi" w:hAnsiTheme="minorHAnsi"/>
                <w:sz w:val="22"/>
                <w:szCs w:val="16"/>
              </w:rPr>
            </w:pPr>
            <w:permStart w:id="1074473774" w:edGrp="everyone"/>
            <w:permEnd w:id="1074473774"/>
          </w:p>
          <w:p w:rsidR="00154B57" w:rsidRDefault="00154B57" w:rsidP="006E58B0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154B57" w:rsidRPr="00154B57" w:rsidRDefault="00154B57" w:rsidP="006E58B0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154B57" w:rsidRPr="00154B57" w:rsidRDefault="00154B57" w:rsidP="00154B57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154B57">
              <w:rPr>
                <w:rFonts w:asciiTheme="minorHAnsi" w:hAnsiTheme="minorHAnsi"/>
                <w:b/>
                <w:sz w:val="22"/>
                <w:szCs w:val="22"/>
              </w:rPr>
              <w:t>Cushion</w:t>
            </w:r>
            <w:r w:rsidRPr="00154B57">
              <w:rPr>
                <w:rFonts w:asciiTheme="minorHAnsi" w:hAnsiTheme="minorHAnsi"/>
                <w:b/>
                <w:sz w:val="18"/>
                <w:szCs w:val="18"/>
              </w:rPr>
              <w:t xml:space="preserve">: </w:t>
            </w:r>
            <w:r w:rsidRPr="00154B57">
              <w:rPr>
                <w:rFonts w:asciiTheme="minorHAnsi" w:hAnsiTheme="minorHAnsi"/>
                <w:i/>
                <w:sz w:val="18"/>
                <w:szCs w:val="18"/>
              </w:rPr>
              <w:t>Include modular components</w:t>
            </w:r>
          </w:p>
          <w:p w:rsidR="00154B57" w:rsidRPr="00834D57" w:rsidRDefault="00154B57" w:rsidP="00154B57">
            <w:pPr>
              <w:rPr>
                <w:rFonts w:asciiTheme="minorHAnsi" w:hAnsiTheme="minorHAnsi"/>
                <w:sz w:val="22"/>
                <w:szCs w:val="22"/>
              </w:rPr>
            </w:pPr>
            <w:permStart w:id="1628190465" w:edGrp="everyone"/>
            <w:permEnd w:id="1628190465"/>
          </w:p>
          <w:p w:rsidR="00154B57" w:rsidRPr="00154B57" w:rsidRDefault="00154B57" w:rsidP="00154B57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154B57" w:rsidRPr="00154B57" w:rsidRDefault="00154B57" w:rsidP="00154B57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154B57" w:rsidRPr="00154B57" w:rsidRDefault="00154B57" w:rsidP="00154B57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154B57">
              <w:rPr>
                <w:rFonts w:asciiTheme="minorHAnsi" w:hAnsiTheme="minorHAnsi"/>
                <w:b/>
                <w:sz w:val="22"/>
                <w:szCs w:val="22"/>
              </w:rPr>
              <w:t xml:space="preserve">Accessories: </w:t>
            </w:r>
            <w:r w:rsidRPr="00154B57">
              <w:rPr>
                <w:rFonts w:asciiTheme="minorHAnsi" w:hAnsiTheme="minorHAnsi"/>
                <w:i/>
                <w:sz w:val="18"/>
                <w:szCs w:val="18"/>
              </w:rPr>
              <w:t>e.g. head supports, anterior chest supports, pelvic positioning belts, tray</w:t>
            </w:r>
          </w:p>
          <w:p w:rsidR="00154B57" w:rsidRPr="00834D57" w:rsidRDefault="00154B57" w:rsidP="006E58B0">
            <w:pPr>
              <w:rPr>
                <w:rFonts w:asciiTheme="minorHAnsi" w:hAnsiTheme="minorHAnsi"/>
                <w:sz w:val="22"/>
                <w:szCs w:val="16"/>
              </w:rPr>
            </w:pPr>
            <w:permStart w:id="320627795" w:edGrp="everyone"/>
            <w:permEnd w:id="320627795"/>
          </w:p>
          <w:p w:rsidR="00154B57" w:rsidRPr="00154B57" w:rsidRDefault="00154B57" w:rsidP="006E58B0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154B57" w:rsidRDefault="00154B57" w:rsidP="006E58B0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154B57" w:rsidRPr="00154B57" w:rsidRDefault="00154B57" w:rsidP="006E58B0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5228" w:type="dxa"/>
            <w:gridSpan w:val="2"/>
            <w:shd w:val="clear" w:color="auto" w:fill="FFFFFF" w:themeFill="background1"/>
          </w:tcPr>
          <w:p w:rsidR="00154B57" w:rsidRDefault="00154B57" w:rsidP="006E58B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Lying equipment:</w:t>
            </w:r>
          </w:p>
          <w:p w:rsidR="00154B57" w:rsidRPr="00834D57" w:rsidRDefault="00154B57" w:rsidP="006E58B0">
            <w:pPr>
              <w:rPr>
                <w:rFonts w:asciiTheme="minorHAnsi" w:hAnsiTheme="minorHAnsi"/>
                <w:sz w:val="22"/>
                <w:szCs w:val="22"/>
              </w:rPr>
            </w:pPr>
            <w:permStart w:id="471874210" w:edGrp="everyone"/>
            <w:permEnd w:id="471874210"/>
          </w:p>
          <w:p w:rsidR="00154B57" w:rsidRDefault="00154B57" w:rsidP="006E58B0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154B57" w:rsidRDefault="00154B57" w:rsidP="006E58B0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154B57" w:rsidRDefault="00154B57" w:rsidP="006E58B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Alternative sitting equipment:</w:t>
            </w:r>
          </w:p>
          <w:p w:rsidR="00154B57" w:rsidRPr="00834D57" w:rsidRDefault="00154B57" w:rsidP="006E58B0">
            <w:pPr>
              <w:rPr>
                <w:rFonts w:asciiTheme="minorHAnsi" w:hAnsiTheme="minorHAnsi"/>
                <w:sz w:val="22"/>
                <w:szCs w:val="22"/>
              </w:rPr>
            </w:pPr>
            <w:permStart w:id="359674399" w:edGrp="everyone"/>
            <w:permEnd w:id="359674399"/>
          </w:p>
          <w:p w:rsidR="00154B57" w:rsidRDefault="00154B57" w:rsidP="006E58B0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154B57" w:rsidRDefault="00154B57" w:rsidP="006E58B0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154B57" w:rsidRDefault="00154B57" w:rsidP="006E58B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Standing equipment:</w:t>
            </w:r>
          </w:p>
          <w:p w:rsidR="00154B57" w:rsidRPr="00834D57" w:rsidRDefault="00154B57" w:rsidP="006E58B0">
            <w:pPr>
              <w:rPr>
                <w:rFonts w:asciiTheme="minorHAnsi" w:hAnsiTheme="minorHAnsi"/>
                <w:sz w:val="22"/>
                <w:szCs w:val="22"/>
              </w:rPr>
            </w:pPr>
            <w:permStart w:id="731257157" w:edGrp="everyone"/>
            <w:permEnd w:id="731257157"/>
          </w:p>
          <w:p w:rsidR="00154B57" w:rsidRDefault="00154B57" w:rsidP="006E58B0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154B57" w:rsidRDefault="00154B57" w:rsidP="006E58B0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154B57" w:rsidRPr="00154B57" w:rsidRDefault="00154B57" w:rsidP="006E58B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Orthotics:</w:t>
            </w:r>
          </w:p>
          <w:p w:rsidR="00154B57" w:rsidRPr="00834D57" w:rsidRDefault="00154B57" w:rsidP="006E58B0">
            <w:pPr>
              <w:rPr>
                <w:rFonts w:asciiTheme="minorHAnsi" w:hAnsiTheme="minorHAnsi"/>
                <w:sz w:val="22"/>
                <w:szCs w:val="22"/>
              </w:rPr>
            </w:pPr>
            <w:permStart w:id="2108447616" w:edGrp="everyone"/>
            <w:permEnd w:id="2108447616"/>
          </w:p>
          <w:p w:rsidR="00154B57" w:rsidRDefault="00154B57" w:rsidP="00154B5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Other interventions/activities undertaken to assist with physical management:</w:t>
            </w:r>
          </w:p>
          <w:p w:rsidR="00834D57" w:rsidRPr="00834D57" w:rsidRDefault="00834D57" w:rsidP="00154B57">
            <w:pPr>
              <w:rPr>
                <w:rFonts w:asciiTheme="minorHAnsi" w:hAnsiTheme="minorHAnsi"/>
                <w:sz w:val="22"/>
                <w:szCs w:val="22"/>
              </w:rPr>
            </w:pPr>
            <w:permStart w:id="322206001" w:edGrp="everyone"/>
            <w:permEnd w:id="322206001"/>
          </w:p>
        </w:tc>
      </w:tr>
      <w:tr w:rsidR="002B2EC5" w:rsidTr="00A32BB2">
        <w:trPr>
          <w:trHeight w:val="144"/>
        </w:trPr>
        <w:tc>
          <w:tcPr>
            <w:tcW w:w="10456" w:type="dxa"/>
            <w:gridSpan w:val="4"/>
            <w:shd w:val="clear" w:color="auto" w:fill="000000" w:themeFill="text1"/>
          </w:tcPr>
          <w:p w:rsidR="002B2EC5" w:rsidRPr="00154B57" w:rsidRDefault="002B2EC5" w:rsidP="00025EF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154B57">
              <w:rPr>
                <w:rFonts w:asciiTheme="minorHAnsi" w:hAnsiTheme="minorHAnsi"/>
                <w:b/>
                <w:sz w:val="22"/>
                <w:szCs w:val="22"/>
              </w:rPr>
              <w:t>TYPICAL POSTURE IN CURRENT WHEELCHAIR &amp; SEATING:</w:t>
            </w:r>
          </w:p>
        </w:tc>
      </w:tr>
      <w:tr w:rsidR="002B2EC5" w:rsidTr="00834D57">
        <w:trPr>
          <w:trHeight w:val="3697"/>
        </w:trPr>
        <w:tc>
          <w:tcPr>
            <w:tcW w:w="5098" w:type="dxa"/>
            <w:shd w:val="clear" w:color="auto" w:fill="FFFFFF" w:themeFill="background1"/>
          </w:tcPr>
          <w:p w:rsidR="002B2EC5" w:rsidRDefault="002B2EC5" w:rsidP="00CD729A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154B57">
              <w:rPr>
                <w:rFonts w:asciiTheme="minorHAnsi" w:hAnsiTheme="minorHAnsi"/>
                <w:i/>
                <w:sz w:val="22"/>
                <w:szCs w:val="22"/>
              </w:rPr>
              <w:lastRenderedPageBreak/>
              <w:t xml:space="preserve">Draw or insert photo from </w:t>
            </w:r>
            <w:r w:rsidRPr="00CD729A">
              <w:rPr>
                <w:rFonts w:asciiTheme="minorHAnsi" w:hAnsiTheme="minorHAnsi"/>
                <w:b/>
                <w:i/>
                <w:sz w:val="22"/>
                <w:szCs w:val="22"/>
              </w:rPr>
              <w:t>front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at seat pan level:</w:t>
            </w:r>
            <w:permStart w:id="358967726" w:edGrp="everyone"/>
          </w:p>
          <w:p w:rsidR="00CD729A" w:rsidRDefault="00CD729A" w:rsidP="00CD729A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CD729A" w:rsidRDefault="00CD729A" w:rsidP="00CD729A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CD729A" w:rsidRDefault="00CD729A" w:rsidP="00CD729A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CD729A" w:rsidRDefault="00CD729A" w:rsidP="00CD729A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CD729A" w:rsidRDefault="00CD729A" w:rsidP="00CD729A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CD729A" w:rsidRDefault="00CD729A" w:rsidP="00CD729A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CD729A" w:rsidRDefault="00CD729A" w:rsidP="00CD729A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CD729A" w:rsidRDefault="00CD729A" w:rsidP="00CD729A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CD729A" w:rsidRDefault="00CD729A" w:rsidP="00CD729A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CD729A" w:rsidRDefault="00CD729A" w:rsidP="00CD729A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DF0172" w:rsidRDefault="00DF0172" w:rsidP="00CD729A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CD729A" w:rsidRDefault="00CD729A" w:rsidP="00CD729A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ermEnd w:id="358967726"/>
          <w:p w:rsidR="00CD729A" w:rsidRPr="00CD729A" w:rsidRDefault="00CD729A" w:rsidP="00CD729A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5358" w:type="dxa"/>
            <w:gridSpan w:val="3"/>
            <w:shd w:val="clear" w:color="auto" w:fill="FFFFFF" w:themeFill="background1"/>
          </w:tcPr>
          <w:p w:rsidR="002B2EC5" w:rsidRPr="00154B57" w:rsidRDefault="00CD729A" w:rsidP="00025E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Draw or insert photo from </w:t>
            </w:r>
            <w:r w:rsidRPr="00CD729A">
              <w:rPr>
                <w:rFonts w:asciiTheme="minorHAnsi" w:hAnsiTheme="minorHAnsi"/>
                <w:b/>
                <w:i/>
                <w:sz w:val="22"/>
                <w:szCs w:val="22"/>
              </w:rPr>
              <w:t>side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at seat pan level:</w:t>
            </w:r>
            <w:permStart w:id="989950344" w:edGrp="everyone"/>
          </w:p>
          <w:p w:rsidR="002B2EC5" w:rsidRPr="00154B57" w:rsidRDefault="002B2EC5" w:rsidP="00025EF6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2B2EC5" w:rsidRPr="00154B57" w:rsidRDefault="002B2EC5" w:rsidP="00025EF6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2B2EC5" w:rsidRPr="00154B57" w:rsidRDefault="002B2EC5" w:rsidP="00025EF6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2B2EC5" w:rsidRPr="00154B57" w:rsidRDefault="002B2EC5" w:rsidP="00025EF6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2B2EC5" w:rsidRPr="00154B57" w:rsidRDefault="002B2EC5" w:rsidP="00025EF6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2B2EC5" w:rsidRPr="00154B57" w:rsidRDefault="002B2EC5" w:rsidP="00025EF6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2B2EC5" w:rsidRPr="00154B57" w:rsidRDefault="002B2EC5" w:rsidP="00025EF6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2B2EC5" w:rsidRPr="00154B57" w:rsidRDefault="002B2EC5" w:rsidP="00025EF6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2B2EC5" w:rsidRDefault="002B2EC5" w:rsidP="00025EF6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B45C77" w:rsidRDefault="00B45C77" w:rsidP="00025EF6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B45C77" w:rsidRDefault="00B45C77" w:rsidP="00025EF6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B45C77" w:rsidRDefault="00B45C77" w:rsidP="00025EF6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ermEnd w:id="989950344"/>
          <w:p w:rsidR="00B45C77" w:rsidRPr="00154B57" w:rsidRDefault="00B45C77" w:rsidP="00025EF6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C56876" w:rsidTr="006A7B9B">
        <w:trPr>
          <w:trHeight w:val="319"/>
        </w:trPr>
        <w:tc>
          <w:tcPr>
            <w:tcW w:w="10456" w:type="dxa"/>
            <w:gridSpan w:val="4"/>
            <w:shd w:val="clear" w:color="auto" w:fill="FFFFFF" w:themeFill="background1"/>
          </w:tcPr>
          <w:p w:rsidR="00C56876" w:rsidRPr="00154B57" w:rsidRDefault="00C56876" w:rsidP="00025EF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Indicate below, typical posture in current equipment:</w:t>
            </w:r>
          </w:p>
        </w:tc>
      </w:tr>
      <w:tr w:rsidR="002B696E" w:rsidTr="00FF3C20">
        <w:trPr>
          <w:trHeight w:val="948"/>
        </w:trPr>
        <w:tc>
          <w:tcPr>
            <w:tcW w:w="5098" w:type="dxa"/>
            <w:shd w:val="clear" w:color="auto" w:fill="FFFFFF" w:themeFill="background1"/>
          </w:tcPr>
          <w:p w:rsidR="002B696E" w:rsidRPr="00154B57" w:rsidRDefault="002B696E" w:rsidP="002B696E">
            <w:pPr>
              <w:rPr>
                <w:rFonts w:asciiTheme="minorHAnsi" w:hAnsiTheme="minorHAnsi"/>
                <w:sz w:val="22"/>
                <w:szCs w:val="22"/>
              </w:rPr>
            </w:pPr>
            <w:r w:rsidRPr="00154B57">
              <w:rPr>
                <w:rFonts w:asciiTheme="minorHAnsi" w:hAnsiTheme="minorHAnsi"/>
                <w:b/>
                <w:sz w:val="22"/>
                <w:szCs w:val="22"/>
              </w:rPr>
              <w:t>Pelvis</w:t>
            </w:r>
            <w:r w:rsidRPr="00154B57">
              <w:rPr>
                <w:rFonts w:ascii="Arial Narrow" w:hAnsi="Arial Narrow"/>
                <w:b/>
                <w:bCs/>
                <w:noProof/>
                <w:sz w:val="22"/>
                <w:szCs w:val="22"/>
                <w:lang w:val="en-US"/>
              </w:rPr>
              <w:t xml:space="preserve">: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Posterior tilt </w:t>
            </w:r>
            <w:permStart w:id="299326069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597607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876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299326069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D729A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D729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Anterior tilt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53285845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2058535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C1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53285845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D729A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Neutral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1857319465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648861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876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857319465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2B696E" w:rsidRPr="00154B57" w:rsidRDefault="002B696E" w:rsidP="002B696E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154B57">
              <w:rPr>
                <w:rFonts w:asciiTheme="minorHAnsi" w:hAnsiTheme="minorHAnsi"/>
                <w:sz w:val="22"/>
                <w:szCs w:val="22"/>
              </w:rPr>
              <w:t xml:space="preserve">Obliquity down </w:t>
            </w:r>
            <w:permStart w:id="1071527030" w:edGrp="everyone"/>
            <w:r w:rsidRPr="00154B57">
              <w:rPr>
                <w:rFonts w:asciiTheme="minorHAnsi" w:hAnsiTheme="minorHAnsi"/>
                <w:sz w:val="22"/>
                <w:szCs w:val="22"/>
              </w:rPr>
              <w:t>L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/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R 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404098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C1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071527030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D729A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Rotation to </w:t>
            </w:r>
            <w:permStart w:id="2126075595" w:edGrp="everyone"/>
            <w:r w:rsidRPr="00622D7C">
              <w:rPr>
                <w:rFonts w:asciiTheme="minorHAnsi" w:hAnsiTheme="minorHAnsi"/>
                <w:sz w:val="22"/>
                <w:szCs w:val="22"/>
              </w:rPr>
              <w:t>L</w:t>
            </w:r>
            <w:r w:rsidR="004F184B" w:rsidRPr="00622D7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622D7C">
              <w:rPr>
                <w:rFonts w:asciiTheme="minorHAnsi" w:hAnsiTheme="minorHAnsi"/>
                <w:sz w:val="22"/>
                <w:szCs w:val="22"/>
              </w:rPr>
              <w:t>/</w:t>
            </w:r>
            <w:r w:rsidR="004F184B" w:rsidRPr="00622D7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622D7C">
              <w:rPr>
                <w:rFonts w:asciiTheme="minorHAnsi" w:hAnsiTheme="minorHAnsi"/>
                <w:sz w:val="22"/>
                <w:szCs w:val="22"/>
              </w:rPr>
              <w:t>R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64576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2D7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2126075595"/>
          </w:p>
        </w:tc>
        <w:tc>
          <w:tcPr>
            <w:tcW w:w="5358" w:type="dxa"/>
            <w:gridSpan w:val="3"/>
            <w:shd w:val="clear" w:color="auto" w:fill="FFFFFF" w:themeFill="background1"/>
          </w:tcPr>
          <w:p w:rsidR="004F28A6" w:rsidRPr="00154B57" w:rsidRDefault="004F28A6" w:rsidP="004F28A6">
            <w:pPr>
              <w:rPr>
                <w:rFonts w:asciiTheme="minorHAnsi" w:hAnsiTheme="minorHAnsi"/>
                <w:sz w:val="22"/>
                <w:szCs w:val="22"/>
              </w:rPr>
            </w:pPr>
            <w:r w:rsidRPr="00154B57">
              <w:rPr>
                <w:rFonts w:asciiTheme="minorHAnsi" w:hAnsiTheme="minorHAnsi"/>
                <w:b/>
                <w:sz w:val="22"/>
                <w:szCs w:val="22"/>
              </w:rPr>
              <w:t>Spine</w:t>
            </w:r>
            <w:r w:rsidRPr="00154B57">
              <w:rPr>
                <w:rFonts w:ascii="Arial Narrow" w:hAnsi="Arial Narrow"/>
                <w:b/>
                <w:bCs/>
                <w:noProof/>
                <w:sz w:val="22"/>
                <w:szCs w:val="22"/>
                <w:lang w:val="en-US"/>
              </w:rPr>
              <w:t xml:space="preserve">: </w:t>
            </w:r>
            <w:r w:rsidR="00CD729A">
              <w:rPr>
                <w:rFonts w:ascii="Arial Narrow" w:hAnsi="Arial Narrow"/>
                <w:b/>
                <w:bCs/>
                <w:noProof/>
                <w:sz w:val="22"/>
                <w:szCs w:val="22"/>
                <w:lang w:val="en-US"/>
              </w:rPr>
              <w:t xml:space="preserve"> 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Scoliosis convex </w:t>
            </w:r>
            <w:permStart w:id="586506667" w:edGrp="everyone"/>
            <w:r w:rsidRPr="00154B57">
              <w:rPr>
                <w:rFonts w:asciiTheme="minorHAnsi" w:hAnsiTheme="minorHAnsi"/>
                <w:sz w:val="22"/>
                <w:szCs w:val="22"/>
              </w:rPr>
              <w:t>L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/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R</w:t>
            </w:r>
            <w:r w:rsidR="0037336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50951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876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586506667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CD729A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 Kyphosis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2004897359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115480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876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2004897359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2B696E" w:rsidRPr="00154B57" w:rsidRDefault="004F28A6" w:rsidP="004F28A6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154B57">
              <w:rPr>
                <w:rFonts w:asciiTheme="minorHAnsi" w:hAnsiTheme="minorHAnsi"/>
                <w:sz w:val="22"/>
                <w:szCs w:val="22"/>
              </w:rPr>
              <w:t>Lordosis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1270434559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606651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876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270434559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CD729A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Neutral 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553993571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998002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876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553993571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2B696E" w:rsidTr="00FF3C20">
        <w:trPr>
          <w:trHeight w:val="1056"/>
        </w:trPr>
        <w:tc>
          <w:tcPr>
            <w:tcW w:w="5098" w:type="dxa"/>
            <w:shd w:val="clear" w:color="auto" w:fill="FFFFFF" w:themeFill="background1"/>
          </w:tcPr>
          <w:p w:rsidR="002B696E" w:rsidRPr="00154B57" w:rsidRDefault="002B696E" w:rsidP="002B696E">
            <w:pPr>
              <w:rPr>
                <w:rFonts w:asciiTheme="minorHAnsi" w:hAnsiTheme="minorHAnsi"/>
                <w:sz w:val="22"/>
                <w:szCs w:val="22"/>
              </w:rPr>
            </w:pPr>
            <w:r w:rsidRPr="00154B57">
              <w:rPr>
                <w:rFonts w:asciiTheme="minorHAnsi" w:hAnsiTheme="minorHAnsi"/>
                <w:b/>
                <w:sz w:val="22"/>
                <w:szCs w:val="22"/>
              </w:rPr>
              <w:t>Lower limbs</w:t>
            </w:r>
            <w:r w:rsidRPr="00154B57">
              <w:rPr>
                <w:rFonts w:ascii="Arial Narrow" w:hAnsi="Arial Narrow"/>
                <w:b/>
                <w:bCs/>
                <w:noProof/>
                <w:sz w:val="22"/>
                <w:szCs w:val="22"/>
                <w:lang w:val="en-US"/>
              </w:rPr>
              <w:t xml:space="preserve">: </w:t>
            </w:r>
            <w:r w:rsidR="00CD729A">
              <w:rPr>
                <w:rFonts w:ascii="Arial Narrow" w:hAnsi="Arial Narrow"/>
                <w:b/>
                <w:bCs/>
                <w:noProof/>
                <w:sz w:val="22"/>
                <w:szCs w:val="22"/>
                <w:lang w:val="en-US"/>
              </w:rPr>
              <w:t xml:space="preserve"> 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Abduction </w:t>
            </w:r>
            <w:permStart w:id="1071280283" w:edGrp="everyone"/>
            <w:r w:rsidRPr="00154B57">
              <w:rPr>
                <w:rFonts w:asciiTheme="minorHAnsi" w:hAnsiTheme="minorHAnsi"/>
                <w:sz w:val="22"/>
                <w:szCs w:val="22"/>
              </w:rPr>
              <w:t>L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/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R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27999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5C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071280283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AF45C2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Adduction </w:t>
            </w:r>
            <w:permStart w:id="835277953" w:edGrp="everyone"/>
            <w:r w:rsidRPr="00154B57">
              <w:rPr>
                <w:rFonts w:asciiTheme="minorHAnsi" w:hAnsiTheme="minorHAnsi"/>
                <w:sz w:val="22"/>
                <w:szCs w:val="22"/>
              </w:rPr>
              <w:t>L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/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R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774401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5C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835277953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4C7152" w:rsidRDefault="002B696E" w:rsidP="004F28A6">
            <w:pPr>
              <w:rPr>
                <w:rFonts w:asciiTheme="minorHAnsi" w:hAnsiTheme="minorHAnsi"/>
                <w:sz w:val="22"/>
                <w:szCs w:val="22"/>
              </w:rPr>
            </w:pPr>
            <w:r w:rsidRPr="00154B57">
              <w:rPr>
                <w:rFonts w:asciiTheme="minorHAnsi" w:hAnsiTheme="minorHAnsi"/>
                <w:sz w:val="22"/>
                <w:szCs w:val="22"/>
              </w:rPr>
              <w:t>Int rot</w:t>
            </w:r>
            <w:r w:rsidR="004F28A6" w:rsidRPr="00154B57">
              <w:rPr>
                <w:rFonts w:asciiTheme="minorHAnsi" w:hAnsiTheme="minorHAnsi"/>
                <w:sz w:val="22"/>
                <w:szCs w:val="22"/>
              </w:rPr>
              <w:t xml:space="preserve">n </w:t>
            </w:r>
            <w:permStart w:id="1310597190" w:edGrp="everyone"/>
            <w:r w:rsidR="004F28A6" w:rsidRPr="00154B57">
              <w:rPr>
                <w:rFonts w:asciiTheme="minorHAnsi" w:hAnsiTheme="minorHAnsi"/>
                <w:sz w:val="22"/>
                <w:szCs w:val="22"/>
              </w:rPr>
              <w:t>L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/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R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951715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5C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310597190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CD729A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Ext rot</w:t>
            </w:r>
            <w:r w:rsidR="004F28A6" w:rsidRPr="00154B57">
              <w:rPr>
                <w:rFonts w:asciiTheme="minorHAnsi" w:hAnsiTheme="minorHAnsi"/>
                <w:sz w:val="22"/>
                <w:szCs w:val="22"/>
              </w:rPr>
              <w:t>n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1911688548" w:edGrp="everyone"/>
            <w:r w:rsidRPr="00154B57">
              <w:rPr>
                <w:rFonts w:asciiTheme="minorHAnsi" w:hAnsiTheme="minorHAnsi"/>
                <w:sz w:val="22"/>
                <w:szCs w:val="22"/>
              </w:rPr>
              <w:t>L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/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R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69881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C1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911688548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CD729A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Neutral </w:t>
            </w:r>
            <w:permStart w:id="549330152" w:edGrp="everyone"/>
            <w:r w:rsidRPr="00154B57">
              <w:rPr>
                <w:rFonts w:asciiTheme="minorHAnsi" w:hAnsiTheme="minorHAnsi"/>
                <w:sz w:val="22"/>
                <w:szCs w:val="22"/>
              </w:rPr>
              <w:t>L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/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R</w:t>
            </w:r>
            <w:r w:rsidR="004C715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2130853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715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549330152"/>
          </w:p>
          <w:p w:rsidR="002B696E" w:rsidRPr="004C7152" w:rsidRDefault="002B696E" w:rsidP="004C7152">
            <w:pPr>
              <w:rPr>
                <w:rFonts w:asciiTheme="minorHAnsi" w:hAnsiTheme="minorHAnsi"/>
                <w:b/>
                <w:sz w:val="22"/>
                <w:szCs w:val="22"/>
              </w:rPr>
            </w:pPr>
            <w:permStart w:id="950682519" w:edGrp="everyone"/>
            <w:permEnd w:id="950682519"/>
          </w:p>
        </w:tc>
        <w:tc>
          <w:tcPr>
            <w:tcW w:w="5358" w:type="dxa"/>
            <w:gridSpan w:val="3"/>
            <w:shd w:val="clear" w:color="auto" w:fill="FFFFFF" w:themeFill="background1"/>
          </w:tcPr>
          <w:p w:rsidR="004F28A6" w:rsidRPr="00154B57" w:rsidRDefault="004F28A6" w:rsidP="004F28A6">
            <w:pPr>
              <w:rPr>
                <w:rFonts w:asciiTheme="minorHAnsi" w:hAnsiTheme="minorHAnsi"/>
                <w:sz w:val="22"/>
                <w:szCs w:val="22"/>
              </w:rPr>
            </w:pPr>
            <w:r w:rsidRPr="00154B57">
              <w:rPr>
                <w:rFonts w:asciiTheme="minorHAnsi" w:hAnsiTheme="minorHAnsi"/>
                <w:b/>
                <w:sz w:val="22"/>
                <w:szCs w:val="22"/>
              </w:rPr>
              <w:t>Shoulder girdle</w:t>
            </w:r>
            <w:r w:rsidRPr="00154B57">
              <w:rPr>
                <w:rFonts w:ascii="Arial Narrow" w:hAnsi="Arial Narrow"/>
                <w:b/>
                <w:bCs/>
                <w:noProof/>
                <w:sz w:val="22"/>
                <w:szCs w:val="22"/>
                <w:lang w:val="en-US"/>
              </w:rPr>
              <w:t>:</w:t>
            </w:r>
            <w:r w:rsidR="00CD729A">
              <w:rPr>
                <w:rFonts w:ascii="Arial Narrow" w:hAnsi="Arial Narrow"/>
                <w:b/>
                <w:bCs/>
                <w:noProof/>
                <w:sz w:val="22"/>
                <w:szCs w:val="22"/>
                <w:lang w:val="en-US"/>
              </w:rPr>
              <w:t xml:space="preserve">  </w:t>
            </w:r>
            <w:r w:rsidRPr="00154B57">
              <w:rPr>
                <w:rFonts w:ascii="Arial Narrow" w:hAnsi="Arial Narrow"/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Protracted </w:t>
            </w:r>
            <w:permStart w:id="378345566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201561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5C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378345566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CD729A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Retracted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1974030897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935902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5C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974030897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2B696E" w:rsidRDefault="004F28A6" w:rsidP="004F28A6">
            <w:pPr>
              <w:rPr>
                <w:rFonts w:asciiTheme="minorHAnsi" w:hAnsiTheme="minorHAnsi"/>
                <w:sz w:val="22"/>
                <w:szCs w:val="22"/>
              </w:rPr>
            </w:pPr>
            <w:r w:rsidRPr="00154B57">
              <w:rPr>
                <w:rFonts w:asciiTheme="minorHAnsi" w:hAnsiTheme="minorHAnsi"/>
                <w:sz w:val="22"/>
                <w:szCs w:val="22"/>
              </w:rPr>
              <w:t xml:space="preserve">Rotated to </w:t>
            </w:r>
            <w:permStart w:id="1801460746" w:edGrp="everyone"/>
            <w:r w:rsidRPr="00154B57">
              <w:rPr>
                <w:rFonts w:asciiTheme="minorHAnsi" w:hAnsiTheme="minorHAnsi"/>
                <w:sz w:val="22"/>
                <w:szCs w:val="22"/>
              </w:rPr>
              <w:t>L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/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R 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789041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5C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801460746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D729A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Neutral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938084373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940360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5C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938084373"/>
            <w:r w:rsidR="004C715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4C7152" w:rsidRPr="004C7152" w:rsidRDefault="004C7152" w:rsidP="004F28A6">
            <w:pPr>
              <w:rPr>
                <w:rFonts w:asciiTheme="minorHAnsi" w:hAnsiTheme="minorHAnsi"/>
                <w:sz w:val="22"/>
                <w:szCs w:val="22"/>
              </w:rPr>
            </w:pPr>
            <w:permStart w:id="727270421" w:edGrp="everyone"/>
            <w:permEnd w:id="727270421"/>
          </w:p>
        </w:tc>
      </w:tr>
      <w:tr w:rsidR="002B696E" w:rsidTr="00FF3C20">
        <w:trPr>
          <w:trHeight w:val="792"/>
        </w:trPr>
        <w:tc>
          <w:tcPr>
            <w:tcW w:w="5098" w:type="dxa"/>
            <w:shd w:val="clear" w:color="auto" w:fill="FFFFFF" w:themeFill="background1"/>
          </w:tcPr>
          <w:p w:rsidR="002B696E" w:rsidRPr="00154B57" w:rsidRDefault="002B696E" w:rsidP="002B696E">
            <w:pPr>
              <w:rPr>
                <w:rFonts w:asciiTheme="minorHAnsi" w:hAnsiTheme="minorHAnsi"/>
                <w:sz w:val="22"/>
                <w:szCs w:val="22"/>
              </w:rPr>
            </w:pPr>
            <w:r w:rsidRPr="00154B57">
              <w:rPr>
                <w:rFonts w:asciiTheme="minorHAnsi" w:hAnsiTheme="minorHAnsi"/>
                <w:b/>
                <w:sz w:val="22"/>
                <w:szCs w:val="22"/>
              </w:rPr>
              <w:t>Feet</w:t>
            </w:r>
            <w:r w:rsidRPr="00154B57">
              <w:rPr>
                <w:rFonts w:ascii="Arial Narrow" w:hAnsi="Arial Narrow"/>
                <w:b/>
                <w:bCs/>
                <w:noProof/>
                <w:sz w:val="22"/>
                <w:szCs w:val="22"/>
                <w:lang w:val="en-US"/>
              </w:rPr>
              <w:t xml:space="preserve">: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Dorsiflexed </w:t>
            </w:r>
            <w:permStart w:id="2141600728" w:edGrp="everyone"/>
            <w:r w:rsidRPr="00154B57">
              <w:rPr>
                <w:rFonts w:asciiTheme="minorHAnsi" w:hAnsiTheme="minorHAnsi"/>
                <w:sz w:val="22"/>
                <w:szCs w:val="22"/>
              </w:rPr>
              <w:t>L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/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R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057977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5C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2141600728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Plantarflexed </w:t>
            </w:r>
            <w:permStart w:id="360531355" w:edGrp="everyone"/>
            <w:r w:rsidRPr="00154B57">
              <w:rPr>
                <w:rFonts w:asciiTheme="minorHAnsi" w:hAnsiTheme="minorHAnsi"/>
                <w:sz w:val="22"/>
                <w:szCs w:val="22"/>
              </w:rPr>
              <w:t>L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/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R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571465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5C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360531355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2B696E" w:rsidRPr="00154B57" w:rsidRDefault="002B696E" w:rsidP="002B696E">
            <w:pPr>
              <w:rPr>
                <w:rFonts w:asciiTheme="minorHAnsi" w:hAnsiTheme="minorHAnsi"/>
                <w:sz w:val="22"/>
                <w:szCs w:val="22"/>
              </w:rPr>
            </w:pPr>
            <w:r w:rsidRPr="00154B57">
              <w:rPr>
                <w:rFonts w:asciiTheme="minorHAnsi" w:hAnsiTheme="minorHAnsi"/>
                <w:sz w:val="22"/>
                <w:szCs w:val="22"/>
              </w:rPr>
              <w:t xml:space="preserve">Inverted </w:t>
            </w:r>
            <w:permStart w:id="1019151264" w:edGrp="everyone"/>
            <w:r w:rsidRPr="00154B57">
              <w:rPr>
                <w:rFonts w:asciiTheme="minorHAnsi" w:hAnsiTheme="minorHAnsi"/>
                <w:sz w:val="22"/>
                <w:szCs w:val="22"/>
              </w:rPr>
              <w:t>L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/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R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300923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5C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019151264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Everted </w:t>
            </w:r>
            <w:permStart w:id="324482588" w:edGrp="everyone"/>
            <w:r w:rsidRPr="00154B57">
              <w:rPr>
                <w:rFonts w:asciiTheme="minorHAnsi" w:hAnsiTheme="minorHAnsi"/>
                <w:sz w:val="22"/>
                <w:szCs w:val="22"/>
              </w:rPr>
              <w:t>L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/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R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778220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5C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324482588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Neutral </w:t>
            </w:r>
            <w:permStart w:id="1559831566" w:edGrp="everyone"/>
            <w:r w:rsidRPr="00154B57">
              <w:rPr>
                <w:rFonts w:asciiTheme="minorHAnsi" w:hAnsiTheme="minorHAnsi"/>
                <w:sz w:val="22"/>
                <w:szCs w:val="22"/>
              </w:rPr>
              <w:t>L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/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R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245646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5C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559831566"/>
          </w:p>
          <w:p w:rsidR="002B696E" w:rsidRPr="004C7152" w:rsidRDefault="002B696E" w:rsidP="002B696E">
            <w:pPr>
              <w:rPr>
                <w:rFonts w:asciiTheme="minorHAnsi" w:hAnsiTheme="minorHAnsi"/>
                <w:sz w:val="22"/>
                <w:szCs w:val="22"/>
              </w:rPr>
            </w:pPr>
            <w:permStart w:id="1523676069" w:edGrp="everyone"/>
            <w:permEnd w:id="1523676069"/>
          </w:p>
        </w:tc>
        <w:tc>
          <w:tcPr>
            <w:tcW w:w="5358" w:type="dxa"/>
            <w:gridSpan w:val="3"/>
            <w:shd w:val="clear" w:color="auto" w:fill="FFFFFF" w:themeFill="background1"/>
          </w:tcPr>
          <w:p w:rsidR="004F28A6" w:rsidRPr="00154B57" w:rsidRDefault="004F28A6" w:rsidP="004F28A6">
            <w:pPr>
              <w:rPr>
                <w:rFonts w:asciiTheme="minorHAnsi" w:hAnsiTheme="minorHAnsi"/>
                <w:sz w:val="22"/>
                <w:szCs w:val="22"/>
              </w:rPr>
            </w:pPr>
            <w:r w:rsidRPr="00154B57">
              <w:rPr>
                <w:rFonts w:asciiTheme="minorHAnsi" w:hAnsiTheme="minorHAnsi"/>
                <w:b/>
                <w:sz w:val="22"/>
                <w:szCs w:val="22"/>
              </w:rPr>
              <w:t>Head &amp; neck</w:t>
            </w:r>
            <w:r w:rsidRPr="00154B57">
              <w:rPr>
                <w:rFonts w:ascii="Arial Narrow" w:hAnsi="Arial Narrow"/>
                <w:b/>
                <w:bCs/>
                <w:noProof/>
                <w:sz w:val="22"/>
                <w:szCs w:val="22"/>
                <w:lang w:val="en-US"/>
              </w:rPr>
              <w:t xml:space="preserve">: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Fwd flexion </w:t>
            </w:r>
            <w:permStart w:id="1483750993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560132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5C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483750993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 xml:space="preserve">Lateral flexion </w:t>
            </w:r>
            <w:permStart w:id="169411630" w:edGrp="everyone"/>
            <w:r w:rsidRPr="00154B57">
              <w:rPr>
                <w:rFonts w:asciiTheme="minorHAnsi" w:hAnsiTheme="minorHAnsi"/>
                <w:sz w:val="22"/>
                <w:szCs w:val="22"/>
              </w:rPr>
              <w:t>L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/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R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743575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5C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69411630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4F28A6" w:rsidRPr="00154B57" w:rsidRDefault="004F28A6" w:rsidP="004F28A6">
            <w:pPr>
              <w:rPr>
                <w:rFonts w:asciiTheme="minorHAnsi" w:hAnsiTheme="minorHAnsi"/>
                <w:sz w:val="22"/>
                <w:szCs w:val="22"/>
              </w:rPr>
            </w:pPr>
            <w:r w:rsidRPr="00154B57">
              <w:rPr>
                <w:rFonts w:asciiTheme="minorHAnsi" w:hAnsiTheme="minorHAnsi"/>
                <w:sz w:val="22"/>
                <w:szCs w:val="22"/>
              </w:rPr>
              <w:t>Hyperextended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1268973839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69195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5C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268973839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4F184B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154B57">
              <w:rPr>
                <w:rFonts w:asciiTheme="minorHAnsi" w:hAnsiTheme="minorHAnsi"/>
                <w:sz w:val="22"/>
                <w:szCs w:val="22"/>
              </w:rPr>
              <w:t>Neutral</w:t>
            </w:r>
            <w:r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480469796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451480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5C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480469796"/>
            <w:r w:rsidRPr="00154B57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2B696E" w:rsidRPr="004C7152" w:rsidRDefault="002B696E" w:rsidP="00025EF6">
            <w:pPr>
              <w:rPr>
                <w:rFonts w:asciiTheme="minorHAnsi" w:hAnsiTheme="minorHAnsi"/>
                <w:sz w:val="22"/>
                <w:szCs w:val="22"/>
              </w:rPr>
            </w:pPr>
            <w:permStart w:id="1404192797" w:edGrp="everyone"/>
            <w:permEnd w:id="1404192797"/>
          </w:p>
        </w:tc>
      </w:tr>
      <w:tr w:rsidR="004F28A6" w:rsidTr="00A32BB2">
        <w:trPr>
          <w:trHeight w:val="792"/>
        </w:trPr>
        <w:tc>
          <w:tcPr>
            <w:tcW w:w="10456" w:type="dxa"/>
            <w:gridSpan w:val="4"/>
            <w:shd w:val="clear" w:color="auto" w:fill="FFFFFF" w:themeFill="background1"/>
          </w:tcPr>
          <w:p w:rsidR="004F28A6" w:rsidRPr="00154B57" w:rsidRDefault="004F184B" w:rsidP="004F28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Arms &amp; hands</w:t>
            </w:r>
            <w:r w:rsidR="004F28A6" w:rsidRPr="00154B57">
              <w:rPr>
                <w:rFonts w:asciiTheme="minorHAnsi" w:hAnsiTheme="minorHAnsi"/>
                <w:b/>
                <w:sz w:val="22"/>
                <w:szCs w:val="22"/>
              </w:rPr>
              <w:t xml:space="preserve">: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4F28A6" w:rsidRPr="00154B57">
              <w:rPr>
                <w:rFonts w:asciiTheme="minorHAnsi" w:hAnsiTheme="minorHAnsi"/>
                <w:sz w:val="22"/>
                <w:szCs w:val="22"/>
              </w:rPr>
              <w:t>Normal position &amp; movement</w:t>
            </w:r>
            <w:r w:rsidR="004F28A6" w:rsidRPr="00154B57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permStart w:id="2112620760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299848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5C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2112620760"/>
            <w:r w:rsidR="004F28A6" w:rsidRPr="00154B57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4F28A6" w:rsidRPr="00154B57">
              <w:rPr>
                <w:rFonts w:asciiTheme="minorHAnsi" w:hAnsiTheme="minorHAnsi"/>
                <w:sz w:val="22"/>
                <w:szCs w:val="22"/>
              </w:rPr>
              <w:t>Other:</w:t>
            </w:r>
          </w:p>
          <w:p w:rsidR="004F28A6" w:rsidRPr="00154B57" w:rsidRDefault="004F28A6" w:rsidP="004F28A6">
            <w:pPr>
              <w:rPr>
                <w:rFonts w:asciiTheme="minorHAnsi" w:hAnsiTheme="minorHAnsi"/>
                <w:sz w:val="22"/>
                <w:szCs w:val="22"/>
              </w:rPr>
            </w:pPr>
            <w:permStart w:id="463999687" w:edGrp="everyone"/>
            <w:permEnd w:id="463999687"/>
          </w:p>
          <w:p w:rsidR="004F28A6" w:rsidRDefault="004F28A6" w:rsidP="004F28A6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CD729A" w:rsidRDefault="00CD729A" w:rsidP="004F28A6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803B73" w:rsidRPr="00154B57" w:rsidRDefault="00803B73" w:rsidP="004F28A6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tbl>
      <w:tblPr>
        <w:tblW w:w="107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"/>
        <w:gridCol w:w="1585"/>
        <w:gridCol w:w="1338"/>
        <w:gridCol w:w="68"/>
        <w:gridCol w:w="57"/>
        <w:gridCol w:w="516"/>
        <w:gridCol w:w="635"/>
        <w:gridCol w:w="10"/>
        <w:gridCol w:w="10"/>
        <w:gridCol w:w="832"/>
        <w:gridCol w:w="1006"/>
        <w:gridCol w:w="1272"/>
        <w:gridCol w:w="3396"/>
        <w:gridCol w:w="9"/>
        <w:gridCol w:w="20"/>
      </w:tblGrid>
      <w:tr w:rsidR="004716EE" w:rsidRPr="00D50618" w:rsidTr="00E01B2C">
        <w:trPr>
          <w:trHeight w:val="281"/>
        </w:trPr>
        <w:tc>
          <w:tcPr>
            <w:tcW w:w="10775" w:type="dxa"/>
            <w:gridSpan w:val="15"/>
            <w:shd w:val="clear" w:color="auto" w:fill="000000" w:themeFill="text1"/>
          </w:tcPr>
          <w:p w:rsidR="004716EE" w:rsidRPr="00CD729A" w:rsidRDefault="004716EE" w:rsidP="004716EE">
            <w:pPr>
              <w:rPr>
                <w:rFonts w:asciiTheme="minorHAnsi" w:hAnsiTheme="minorHAnsi"/>
                <w:sz w:val="22"/>
                <w:szCs w:val="22"/>
              </w:rPr>
            </w:pPr>
            <w:r w:rsidRPr="00CD729A">
              <w:rPr>
                <w:rFonts w:asciiTheme="minorHAnsi" w:hAnsiTheme="minorHAnsi"/>
                <w:b/>
                <w:bCs/>
                <w:noProof/>
                <w:sz w:val="22"/>
                <w:szCs w:val="22"/>
                <w:lang w:val="en-US"/>
              </w:rPr>
              <w:t>NEUROLOGICAL PRESENTATION</w:t>
            </w:r>
          </w:p>
        </w:tc>
      </w:tr>
      <w:tr w:rsidR="004716EE" w:rsidRPr="00D50618" w:rsidTr="00E01B2C">
        <w:tc>
          <w:tcPr>
            <w:tcW w:w="10775" w:type="dxa"/>
            <w:gridSpan w:val="15"/>
          </w:tcPr>
          <w:p w:rsidR="004716EE" w:rsidRPr="00CD729A" w:rsidRDefault="004716EE" w:rsidP="00961DD0">
            <w:pPr>
              <w:tabs>
                <w:tab w:val="left" w:pos="1813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CD729A">
              <w:rPr>
                <w:rFonts w:asciiTheme="minorHAnsi" w:hAnsiTheme="minorHAnsi"/>
                <w:b/>
                <w:sz w:val="22"/>
                <w:szCs w:val="22"/>
              </w:rPr>
              <w:t xml:space="preserve">TONE: </w:t>
            </w:r>
            <w:r w:rsidR="00CD729A">
              <w:rPr>
                <w:rFonts w:asciiTheme="minorHAnsi" w:hAnsiTheme="minorHAnsi"/>
                <w:sz w:val="22"/>
                <w:szCs w:val="22"/>
              </w:rPr>
              <w:t>(</w:t>
            </w:r>
            <w:r w:rsidRPr="00CD729A">
              <w:rPr>
                <w:rFonts w:asciiTheme="minorHAnsi" w:hAnsiTheme="minorHAnsi"/>
                <w:sz w:val="22"/>
                <w:szCs w:val="22"/>
              </w:rPr>
              <w:t>predominant pattern):</w:t>
            </w:r>
            <w:r w:rsidR="002652C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2020353849" w:edGrp="everyone"/>
            <w:permEnd w:id="2020353849"/>
          </w:p>
          <w:p w:rsidR="004716EE" w:rsidRDefault="004716EE" w:rsidP="007C7924">
            <w:pPr>
              <w:tabs>
                <w:tab w:val="left" w:pos="1813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CD729A">
              <w:rPr>
                <w:rFonts w:asciiTheme="minorHAnsi" w:hAnsiTheme="minorHAnsi"/>
                <w:sz w:val="22"/>
                <w:szCs w:val="22"/>
              </w:rPr>
              <w:t xml:space="preserve">NORMAL  </w:t>
            </w:r>
            <w:permStart w:id="1942102327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38183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52C6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942102327"/>
            <w:r w:rsidRPr="00CD729A">
              <w:rPr>
                <w:rFonts w:asciiTheme="minorHAnsi" w:hAnsiTheme="minorHAnsi"/>
                <w:b/>
                <w:sz w:val="22"/>
                <w:szCs w:val="22"/>
              </w:rPr>
              <w:t xml:space="preserve">      </w:t>
            </w:r>
            <w:r w:rsidRPr="00CD729A">
              <w:rPr>
                <w:rFonts w:asciiTheme="minorHAnsi" w:hAnsiTheme="minorHAnsi"/>
                <w:sz w:val="22"/>
                <w:szCs w:val="22"/>
              </w:rPr>
              <w:t xml:space="preserve">SPASTICITY </w:t>
            </w:r>
            <w:permStart w:id="683818008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575901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52C6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683818008"/>
            <w:r w:rsidRPr="00CD729A">
              <w:rPr>
                <w:rFonts w:asciiTheme="minorHAnsi" w:hAnsiTheme="minorHAnsi"/>
                <w:b/>
                <w:sz w:val="22"/>
                <w:szCs w:val="22"/>
              </w:rPr>
              <w:t xml:space="preserve">         </w:t>
            </w:r>
            <w:r w:rsidRPr="00CD729A">
              <w:rPr>
                <w:rFonts w:asciiTheme="minorHAnsi" w:hAnsiTheme="minorHAnsi"/>
                <w:sz w:val="22"/>
                <w:szCs w:val="22"/>
              </w:rPr>
              <w:t>DYSKINESIA</w:t>
            </w:r>
            <w:r w:rsidRPr="00CD729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ermStart w:id="1049057627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190163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52C6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049057627"/>
            <w:r w:rsidRPr="00CD729A">
              <w:rPr>
                <w:rFonts w:asciiTheme="minorHAnsi" w:hAnsiTheme="minorHAnsi"/>
                <w:b/>
                <w:sz w:val="22"/>
                <w:szCs w:val="22"/>
              </w:rPr>
              <w:t xml:space="preserve">         </w:t>
            </w:r>
            <w:r w:rsidRPr="00CD729A">
              <w:rPr>
                <w:rFonts w:asciiTheme="minorHAnsi" w:hAnsiTheme="minorHAnsi"/>
                <w:sz w:val="22"/>
                <w:szCs w:val="22"/>
              </w:rPr>
              <w:t>HYPOTONIA</w:t>
            </w:r>
            <w:r w:rsidRPr="00CD729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ermStart w:id="1229329387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450777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F66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229329387"/>
            <w:r w:rsidRPr="00CD729A">
              <w:rPr>
                <w:rFonts w:asciiTheme="minorHAnsi" w:hAnsiTheme="minorHAnsi"/>
                <w:sz w:val="22"/>
                <w:szCs w:val="22"/>
              </w:rPr>
              <w:t xml:space="preserve">           ATAXIA</w:t>
            </w:r>
            <w:r w:rsidR="002652C6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ermStart w:id="1646479036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952780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652C6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646479036"/>
            <w:r w:rsidRPr="00CD729A">
              <w:rPr>
                <w:rFonts w:asciiTheme="minorHAnsi" w:hAnsiTheme="minorHAnsi"/>
                <w:b/>
                <w:sz w:val="22"/>
                <w:szCs w:val="22"/>
              </w:rPr>
              <w:t xml:space="preserve">   </w:t>
            </w:r>
          </w:p>
          <w:p w:rsidR="00CD729A" w:rsidRPr="00CD729A" w:rsidRDefault="00CD729A" w:rsidP="007C7924">
            <w:pPr>
              <w:tabs>
                <w:tab w:val="left" w:pos="1813"/>
              </w:tabs>
              <w:rPr>
                <w:rFonts w:asciiTheme="minorHAnsi" w:hAnsiTheme="minorHAnsi"/>
                <w:sz w:val="22"/>
                <w:szCs w:val="22"/>
              </w:rPr>
            </w:pPr>
            <w:permStart w:id="1146694853" w:edGrp="everyone"/>
            <w:permEnd w:id="1146694853"/>
          </w:p>
        </w:tc>
      </w:tr>
      <w:tr w:rsidR="004716EE" w:rsidRPr="00D50618" w:rsidTr="00E01B2C">
        <w:trPr>
          <w:trHeight w:val="554"/>
        </w:trPr>
        <w:tc>
          <w:tcPr>
            <w:tcW w:w="10775" w:type="dxa"/>
            <w:gridSpan w:val="15"/>
            <w:vAlign w:val="center"/>
          </w:tcPr>
          <w:p w:rsidR="004716EE" w:rsidRPr="00CD729A" w:rsidRDefault="004716EE" w:rsidP="004716EE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CD729A">
              <w:rPr>
                <w:rFonts w:asciiTheme="minorHAnsi" w:hAnsiTheme="minorHAnsi"/>
                <w:b/>
                <w:sz w:val="22"/>
                <w:szCs w:val="22"/>
              </w:rPr>
              <w:t xml:space="preserve">DISTRIBUTION &amp; OBLIGATORY MOVEMENT PATTERNS OBSERVED: </w:t>
            </w:r>
          </w:p>
        </w:tc>
      </w:tr>
      <w:tr w:rsidR="004716EE" w:rsidRPr="00D50618" w:rsidTr="00E01B2C">
        <w:trPr>
          <w:trHeight w:val="2094"/>
        </w:trPr>
        <w:tc>
          <w:tcPr>
            <w:tcW w:w="5072" w:type="dxa"/>
            <w:gridSpan w:val="10"/>
            <w:vMerge w:val="restart"/>
          </w:tcPr>
          <w:p w:rsidR="00803540" w:rsidRDefault="00803540" w:rsidP="00961DD0">
            <w:pPr>
              <w:rPr>
                <w:rFonts w:ascii="Arial Narrow" w:hAnsi="Arial Narrow"/>
                <w:sz w:val="22"/>
                <w:szCs w:val="22"/>
              </w:rPr>
            </w:pPr>
            <w:permStart w:id="1989949055" w:edGrp="everyone"/>
          </w:p>
          <w:p w:rsidR="004716EE" w:rsidRPr="00CD729A" w:rsidRDefault="004716EE" w:rsidP="00961DD0">
            <w:pPr>
              <w:rPr>
                <w:rFonts w:ascii="Arial Narrow" w:hAnsi="Arial Narrow"/>
                <w:sz w:val="22"/>
                <w:szCs w:val="22"/>
              </w:rPr>
            </w:pPr>
            <w:r w:rsidRPr="00CD729A">
              <w:rPr>
                <w:rFonts w:ascii="Arial Narrow" w:hAnsi="Arial Narrow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585024" behindDoc="0" locked="0" layoutInCell="1" allowOverlap="1" wp14:anchorId="20D00B64" wp14:editId="6851CDBF">
                      <wp:simplePos x="0" y="0"/>
                      <wp:positionH relativeFrom="column">
                        <wp:posOffset>509905</wp:posOffset>
                      </wp:positionH>
                      <wp:positionV relativeFrom="paragraph">
                        <wp:posOffset>64135</wp:posOffset>
                      </wp:positionV>
                      <wp:extent cx="457200" cy="457200"/>
                      <wp:effectExtent l="0" t="0" r="19050" b="19050"/>
                      <wp:wrapNone/>
                      <wp:docPr id="24" name="Flowchart: Connector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22D7C" w:rsidRDefault="00622D7C" w:rsidP="009B0229">
                                  <w:permStart w:id="751129946" w:edGrp="everyone"/>
                                  <w:permEnd w:id="751129946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D00B64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24" o:spid="_x0000_s1026" type="#_x0000_t120" style="position:absolute;margin-left:40.15pt;margin-top:5.05pt;width:36pt;height:36pt;z-index:25158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">
                      <v:textbox>
                        <w:txbxContent>
                          <w:p w:rsidR="00622D7C" w:rsidRDefault="00622D7C" w:rsidP="009B0229">
                            <w:permStart w:id="751129946" w:edGrp="everyone"/>
                            <w:permEnd w:id="751129946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716EE" w:rsidRPr="00CD729A" w:rsidRDefault="004716EE" w:rsidP="00961DD0">
            <w:pPr>
              <w:rPr>
                <w:rFonts w:asciiTheme="minorHAnsi" w:hAnsiTheme="minorHAnsi"/>
                <w:sz w:val="22"/>
                <w:szCs w:val="22"/>
              </w:rPr>
            </w:pPr>
            <w:r w:rsidRPr="00CD729A">
              <w:rPr>
                <w:rFonts w:ascii="Arial Narrow" w:hAnsi="Arial Narrow"/>
                <w:sz w:val="22"/>
                <w:szCs w:val="22"/>
              </w:rPr>
              <w:t xml:space="preserve">                                               </w:t>
            </w:r>
            <w:r w:rsidR="00CD729A">
              <w:rPr>
                <w:rFonts w:ascii="Arial Narrow" w:hAnsi="Arial Narrow"/>
                <w:sz w:val="22"/>
                <w:szCs w:val="22"/>
              </w:rPr>
              <w:t xml:space="preserve">    </w:t>
            </w:r>
            <w:r w:rsidRPr="00CD729A">
              <w:rPr>
                <w:rFonts w:ascii="Arial Narrow" w:hAnsi="Arial Narrow"/>
                <w:sz w:val="22"/>
                <w:szCs w:val="22"/>
              </w:rPr>
              <w:t xml:space="preserve"> </w:t>
            </w:r>
            <w:permEnd w:id="1989949055"/>
            <w:r w:rsidRPr="00CD729A">
              <w:rPr>
                <w:rFonts w:asciiTheme="minorHAnsi" w:hAnsiTheme="minorHAnsi"/>
                <w:sz w:val="22"/>
                <w:szCs w:val="22"/>
              </w:rPr>
              <w:t>Enter:</w:t>
            </w:r>
            <w:permStart w:id="477372741" w:edGrp="everyone"/>
          </w:p>
          <w:p w:rsidR="004716EE" w:rsidRPr="00CD729A" w:rsidRDefault="00286DAB" w:rsidP="00961DD0">
            <w:pPr>
              <w:rPr>
                <w:rFonts w:asciiTheme="minorHAnsi" w:hAnsiTheme="minorHAnsi"/>
                <w:sz w:val="22"/>
                <w:szCs w:val="22"/>
              </w:rPr>
            </w:pPr>
            <w:r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592192" behindDoc="0" locked="0" layoutInCell="1" allowOverlap="1" wp14:anchorId="254F1119" wp14:editId="654FB775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173990</wp:posOffset>
                      </wp:positionV>
                      <wp:extent cx="635" cy="113030"/>
                      <wp:effectExtent l="5715" t="5715" r="12700" b="508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1130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4B749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57.45pt;margin-top:13.7pt;width:.05pt;height:8.9pt;flip:y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"/>
                  </w:pict>
                </mc:Fallback>
              </mc:AlternateContent>
            </w:r>
            <w:r w:rsidR="004716EE" w:rsidRPr="00CD729A">
              <w:rPr>
                <w:rFonts w:asciiTheme="minorHAnsi" w:hAnsiTheme="minorHAnsi"/>
                <w:sz w:val="22"/>
                <w:szCs w:val="22"/>
              </w:rPr>
              <w:t xml:space="preserve">                                                </w:t>
            </w:r>
            <w:r w:rsidR="00CD729A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="004716EE" w:rsidRPr="00CD729A">
              <w:rPr>
                <w:rFonts w:asciiTheme="minorHAnsi" w:hAnsiTheme="minorHAnsi"/>
                <w:sz w:val="22"/>
                <w:szCs w:val="22"/>
              </w:rPr>
              <w:sym w:font="Symbol" w:char="F0AD"/>
            </w:r>
            <w:r w:rsidR="004716EE" w:rsidRPr="00CD729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End w:id="477372741"/>
            <w:r w:rsidR="004716EE" w:rsidRPr="00CD729A">
              <w:rPr>
                <w:rFonts w:asciiTheme="minorHAnsi" w:hAnsiTheme="minorHAnsi"/>
                <w:sz w:val="22"/>
                <w:szCs w:val="22"/>
              </w:rPr>
              <w:t>= hypertonic</w:t>
            </w:r>
            <w:permStart w:id="796079955" w:edGrp="everyone"/>
          </w:p>
          <w:p w:rsidR="004716EE" w:rsidRPr="00CD729A" w:rsidRDefault="00286DAB" w:rsidP="00961DD0">
            <w:pPr>
              <w:rPr>
                <w:rFonts w:asciiTheme="minorHAnsi" w:hAnsiTheme="minorHAnsi"/>
                <w:sz w:val="22"/>
                <w:szCs w:val="22"/>
              </w:rPr>
            </w:pPr>
            <w:r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3E3DF95E" wp14:editId="6A945A45">
                      <wp:simplePos x="0" y="0"/>
                      <wp:positionH relativeFrom="column">
                        <wp:posOffset>567055</wp:posOffset>
                      </wp:positionH>
                      <wp:positionV relativeFrom="paragraph">
                        <wp:posOffset>117475</wp:posOffset>
                      </wp:positionV>
                      <wp:extent cx="314325" cy="228600"/>
                      <wp:effectExtent l="5080" t="13970" r="13970" b="508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100FEC" id="Rectangle 6" o:spid="_x0000_s1026" style="position:absolute;margin-left:44.65pt;margin-top:9.25pt;width:24.75pt;height:18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"/>
                  </w:pict>
                </mc:Fallback>
              </mc:AlternateContent>
            </w:r>
            <w:permEnd w:id="796079955"/>
            <w:r w:rsidR="004716EE"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58580213" wp14:editId="43547A27">
                      <wp:simplePos x="0" y="0"/>
                      <wp:positionH relativeFrom="column">
                        <wp:posOffset>1043305</wp:posOffset>
                      </wp:positionH>
                      <wp:positionV relativeFrom="paragraph">
                        <wp:posOffset>1223645</wp:posOffset>
                      </wp:positionV>
                      <wp:extent cx="635" cy="0"/>
                      <wp:effectExtent l="5080" t="13970" r="13335" b="5080"/>
                      <wp:wrapNone/>
                      <wp:docPr id="20" name="Straight Arrow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406B96" id="Straight Arrow Connector 20" o:spid="_x0000_s1026" type="#_x0000_t32" style="position:absolute;margin-left:82.15pt;margin-top:96.35pt;width:.05pt;height:0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"/>
                  </w:pict>
                </mc:Fallback>
              </mc:AlternateContent>
            </w:r>
            <w:r w:rsidR="004716EE" w:rsidRPr="00CD729A">
              <w:rPr>
                <w:rFonts w:asciiTheme="minorHAnsi" w:hAnsiTheme="minorHAnsi"/>
                <w:sz w:val="22"/>
                <w:szCs w:val="22"/>
              </w:rPr>
              <w:t>Right</w:t>
            </w:r>
            <w:permStart w:id="1664353759" w:edGrp="everyone"/>
            <w:r w:rsidR="004716EE" w:rsidRPr="00CD729A">
              <w:rPr>
                <w:rFonts w:asciiTheme="minorHAnsi" w:hAnsiTheme="minorHAnsi"/>
                <w:sz w:val="22"/>
                <w:szCs w:val="22"/>
              </w:rPr>
              <w:t xml:space="preserve">                </w:t>
            </w:r>
            <w:r w:rsidR="00CD729A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permEnd w:id="1664353759"/>
            <w:r w:rsidR="004716EE" w:rsidRPr="00CD729A">
              <w:rPr>
                <w:rFonts w:asciiTheme="minorHAnsi" w:hAnsiTheme="minorHAnsi"/>
                <w:sz w:val="22"/>
                <w:szCs w:val="22"/>
              </w:rPr>
              <w:t>Left</w:t>
            </w:r>
            <w:permStart w:id="921179978" w:edGrp="everyone"/>
            <w:r w:rsidR="004716EE" w:rsidRPr="00CD729A">
              <w:rPr>
                <w:rFonts w:asciiTheme="minorHAnsi" w:hAnsiTheme="minorHAnsi"/>
                <w:sz w:val="22"/>
                <w:szCs w:val="22"/>
              </w:rPr>
              <w:t xml:space="preserve">         </w:t>
            </w:r>
            <w:r w:rsidR="004716EE" w:rsidRPr="00CD729A">
              <w:rPr>
                <w:rFonts w:asciiTheme="minorHAnsi" w:hAnsiTheme="minorHAnsi"/>
                <w:sz w:val="22"/>
                <w:szCs w:val="22"/>
              </w:rPr>
              <w:sym w:font="Symbol" w:char="F0AF"/>
            </w:r>
            <w:r w:rsidR="004716EE" w:rsidRPr="00CD729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End w:id="921179978"/>
            <w:r w:rsidR="004716EE" w:rsidRPr="00CD729A">
              <w:rPr>
                <w:rFonts w:asciiTheme="minorHAnsi" w:hAnsiTheme="minorHAnsi"/>
                <w:sz w:val="22"/>
                <w:szCs w:val="22"/>
              </w:rPr>
              <w:t>= hypotonic</w:t>
            </w:r>
            <w:permStart w:id="918820492" w:edGrp="everyone"/>
          </w:p>
          <w:p w:rsidR="004716EE" w:rsidRPr="00CD729A" w:rsidRDefault="004716EE" w:rsidP="00961DD0">
            <w:pPr>
              <w:rPr>
                <w:rFonts w:asciiTheme="minorHAnsi" w:hAnsiTheme="minorHAnsi"/>
                <w:sz w:val="22"/>
                <w:szCs w:val="22"/>
              </w:rPr>
            </w:pPr>
            <w:r w:rsidRPr="00CD729A">
              <w:rPr>
                <w:rFonts w:asciiTheme="minorHAnsi" w:hAnsiTheme="minorHAnsi"/>
                <w:sz w:val="22"/>
                <w:szCs w:val="22"/>
              </w:rPr>
              <w:t xml:space="preserve">                                              </w:t>
            </w:r>
            <w:r w:rsidR="00CD729A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0357A1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CD729A">
              <w:rPr>
                <w:rFonts w:asciiTheme="minorHAnsi" w:hAnsiTheme="minorHAnsi"/>
                <w:sz w:val="22"/>
                <w:szCs w:val="22"/>
              </w:rPr>
              <w:sym w:font="Symbol" w:char="F0AB"/>
            </w:r>
            <w:r w:rsidR="000357A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End w:id="918820492"/>
            <w:r w:rsidRPr="00CD729A">
              <w:rPr>
                <w:rFonts w:asciiTheme="minorHAnsi" w:hAnsiTheme="minorHAnsi"/>
                <w:sz w:val="22"/>
                <w:szCs w:val="22"/>
              </w:rPr>
              <w:t>= fluctuating</w:t>
            </w:r>
            <w:permStart w:id="1352740872" w:edGrp="everyone"/>
          </w:p>
          <w:p w:rsidR="004716EE" w:rsidRPr="00CD729A" w:rsidRDefault="00286DAB" w:rsidP="00961DD0">
            <w:pPr>
              <w:rPr>
                <w:rFonts w:asciiTheme="minorHAnsi" w:hAnsiTheme="minorHAnsi"/>
                <w:sz w:val="22"/>
                <w:szCs w:val="22"/>
              </w:rPr>
            </w:pPr>
            <w:r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1ADF0F8C" wp14:editId="7A643E7B">
                      <wp:simplePos x="0" y="0"/>
                      <wp:positionH relativeFrom="column">
                        <wp:posOffset>250189</wp:posOffset>
                      </wp:positionH>
                      <wp:positionV relativeFrom="paragraph">
                        <wp:posOffset>44450</wp:posOffset>
                      </wp:positionV>
                      <wp:extent cx="161925" cy="190500"/>
                      <wp:effectExtent l="0" t="0" r="28575" b="19050"/>
                      <wp:wrapNone/>
                      <wp:docPr id="39" name="Straight Arrow Connector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1925" cy="190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63DE72" id="Straight Arrow Connector 39" o:spid="_x0000_s1026" type="#_x0000_t32" style="position:absolute;margin-left:19.7pt;margin-top:3.5pt;width:12.75pt;height:15pt;flip:x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"/>
                  </w:pict>
                </mc:Fallback>
              </mc:AlternateContent>
            </w:r>
            <w:r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72BDDF9A" wp14:editId="79381EF0">
                      <wp:simplePos x="0" y="0"/>
                      <wp:positionH relativeFrom="column">
                        <wp:posOffset>1097915</wp:posOffset>
                      </wp:positionH>
                      <wp:positionV relativeFrom="paragraph">
                        <wp:posOffset>44450</wp:posOffset>
                      </wp:positionV>
                      <wp:extent cx="171450" cy="171450"/>
                      <wp:effectExtent l="0" t="0" r="19050" b="1905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" cy="171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68F241" id="Straight Arrow Connector 11" o:spid="_x0000_s1026" type="#_x0000_t32" style="position:absolute;margin-left:86.45pt;margin-top:3.5pt;width:13.5pt;height:13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"/>
                  </w:pict>
                </mc:Fallback>
              </mc:AlternateContent>
            </w:r>
            <w:r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1" allowOverlap="1" wp14:anchorId="7907D119" wp14:editId="3BEDAC49">
                      <wp:simplePos x="0" y="0"/>
                      <wp:positionH relativeFrom="column">
                        <wp:posOffset>424180</wp:posOffset>
                      </wp:positionH>
                      <wp:positionV relativeFrom="paragraph">
                        <wp:posOffset>28575</wp:posOffset>
                      </wp:positionV>
                      <wp:extent cx="657225" cy="635"/>
                      <wp:effectExtent l="5080" t="13970" r="13970" b="1397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2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D1FF93" id="Straight Arrow Connector 10" o:spid="_x0000_s1026" type="#_x0000_t32" style="position:absolute;margin-left:33.4pt;margin-top:2.25pt;width:51.75pt;height:.0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"/>
                  </w:pict>
                </mc:Fallback>
              </mc:AlternateContent>
            </w:r>
            <w:r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 wp14:anchorId="27F73E45" wp14:editId="531C970F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82550</wp:posOffset>
                      </wp:positionV>
                      <wp:extent cx="542925" cy="542925"/>
                      <wp:effectExtent l="0" t="0" r="28575" b="28575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2925" cy="542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E40383" id="Rectangle 7" o:spid="_x0000_s1026" style="position:absolute;margin-left:37.7pt;margin-top:6.5pt;width:42.75pt;height:42.75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"/>
                  </w:pict>
                </mc:Fallback>
              </mc:AlternateContent>
            </w:r>
            <w:r w:rsidR="004716EE" w:rsidRPr="00CD729A">
              <w:rPr>
                <w:rFonts w:asciiTheme="minorHAnsi" w:hAnsiTheme="minorHAnsi"/>
                <w:sz w:val="22"/>
                <w:szCs w:val="22"/>
              </w:rPr>
              <w:t xml:space="preserve">                                                </w:t>
            </w:r>
            <w:r w:rsidR="00CD729A"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  <w:r w:rsidR="004716EE" w:rsidRPr="00CD729A">
              <w:rPr>
                <w:rFonts w:asciiTheme="minorHAnsi" w:hAnsiTheme="minorHAnsi"/>
                <w:sz w:val="22"/>
                <w:szCs w:val="22"/>
              </w:rPr>
              <w:t xml:space="preserve">N </w:t>
            </w:r>
            <w:permEnd w:id="1352740872"/>
            <w:r w:rsidR="004716EE" w:rsidRPr="00CD729A">
              <w:rPr>
                <w:rFonts w:asciiTheme="minorHAnsi" w:hAnsiTheme="minorHAnsi"/>
                <w:sz w:val="22"/>
                <w:szCs w:val="22"/>
              </w:rPr>
              <w:t>= normal</w:t>
            </w:r>
          </w:p>
          <w:permStart w:id="2103475207" w:edGrp="everyone"/>
          <w:p w:rsidR="004716EE" w:rsidRPr="00CD729A" w:rsidRDefault="00286DAB" w:rsidP="00961DD0">
            <w:pPr>
              <w:rPr>
                <w:rFonts w:ascii="Arial Narrow" w:hAnsi="Arial Narrow"/>
                <w:sz w:val="22"/>
                <w:szCs w:val="22"/>
              </w:rPr>
            </w:pPr>
            <w:r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0ADC0AEC" wp14:editId="369BA580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41910</wp:posOffset>
                      </wp:positionV>
                      <wp:extent cx="381000" cy="419100"/>
                      <wp:effectExtent l="0" t="0" r="19050" b="19050"/>
                      <wp:wrapNone/>
                      <wp:docPr id="37" name="Flowchart: Connector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191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425C9D" id="Flowchart: Connector 37" o:spid="_x0000_s1026" type="#_x0000_t120" style="position:absolute;margin-left:.1pt;margin-top:3.3pt;width:30pt;height:33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"/>
                  </w:pict>
                </mc:Fallback>
              </mc:AlternateContent>
            </w:r>
            <w:r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0C28E7F6" wp14:editId="18576E49">
                      <wp:simplePos x="0" y="0"/>
                      <wp:positionH relativeFrom="column">
                        <wp:posOffset>1096645</wp:posOffset>
                      </wp:positionH>
                      <wp:positionV relativeFrom="paragraph">
                        <wp:posOffset>34925</wp:posOffset>
                      </wp:positionV>
                      <wp:extent cx="381000" cy="419100"/>
                      <wp:effectExtent l="0" t="0" r="19050" b="19050"/>
                      <wp:wrapNone/>
                      <wp:docPr id="36" name="Flowchart: Connector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191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F824D9" id="Flowchart: Connector 36" o:spid="_x0000_s1026" type="#_x0000_t120" style="position:absolute;margin-left:86.35pt;margin-top:2.75pt;width:30pt;height:33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"/>
                  </w:pict>
                </mc:Fallback>
              </mc:AlternateContent>
            </w:r>
          </w:p>
          <w:p w:rsidR="004716EE" w:rsidRPr="00CD729A" w:rsidRDefault="004716EE" w:rsidP="00961DD0">
            <w:pPr>
              <w:rPr>
                <w:rFonts w:ascii="Arial Narrow" w:hAnsi="Arial Narrow"/>
                <w:sz w:val="22"/>
                <w:szCs w:val="22"/>
              </w:rPr>
            </w:pPr>
          </w:p>
          <w:p w:rsidR="004716EE" w:rsidRPr="00CD729A" w:rsidRDefault="00286DAB" w:rsidP="00961DD0">
            <w:pPr>
              <w:rPr>
                <w:rFonts w:ascii="Arial Narrow" w:hAnsi="Arial Narrow"/>
                <w:sz w:val="22"/>
                <w:szCs w:val="22"/>
              </w:rPr>
            </w:pPr>
            <w:r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6D2E968C" wp14:editId="2F526342">
                      <wp:simplePos x="0" y="0"/>
                      <wp:positionH relativeFrom="column">
                        <wp:posOffset>1315720</wp:posOffset>
                      </wp:positionH>
                      <wp:positionV relativeFrom="paragraph">
                        <wp:posOffset>123190</wp:posOffset>
                      </wp:positionV>
                      <wp:extent cx="0" cy="143510"/>
                      <wp:effectExtent l="0" t="0" r="19050" b="27940"/>
                      <wp:wrapNone/>
                      <wp:docPr id="40" name="Straight Arrow Connector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35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EA252D" id="Straight Arrow Connector 40" o:spid="_x0000_s1026" type="#_x0000_t32" style="position:absolute;margin-left:103.6pt;margin-top:9.7pt;width:0;height:11.3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"/>
                  </w:pict>
                </mc:Fallback>
              </mc:AlternateContent>
            </w:r>
            <w:r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06B6B21F" wp14:editId="29DC0C41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118745</wp:posOffset>
                      </wp:positionV>
                      <wp:extent cx="0" cy="143510"/>
                      <wp:effectExtent l="5080" t="13335" r="13970" b="5080"/>
                      <wp:wrapNone/>
                      <wp:docPr id="23" name="Straight Arrow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35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670CFA" id="Straight Arrow Connector 23" o:spid="_x0000_s1026" type="#_x0000_t32" style="position:absolute;margin-left:13.9pt;margin-top:9.35pt;width:0;height:11.3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"/>
                  </w:pict>
                </mc:Fallback>
              </mc:AlternateContent>
            </w:r>
          </w:p>
          <w:p w:rsidR="004716EE" w:rsidRPr="00CD729A" w:rsidRDefault="00286DAB" w:rsidP="00961DD0">
            <w:pPr>
              <w:rPr>
                <w:rFonts w:ascii="Arial Narrow" w:hAnsi="Arial Narrow"/>
                <w:sz w:val="22"/>
                <w:szCs w:val="22"/>
              </w:rPr>
            </w:pPr>
            <w:r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79CEEDE8" wp14:editId="1289C463">
                      <wp:simplePos x="0" y="0"/>
                      <wp:positionH relativeFrom="column">
                        <wp:posOffset>971549</wp:posOffset>
                      </wp:positionH>
                      <wp:positionV relativeFrom="paragraph">
                        <wp:posOffset>78740</wp:posOffset>
                      </wp:positionV>
                      <wp:extent cx="45719" cy="228600"/>
                      <wp:effectExtent l="0" t="0" r="31115" b="19050"/>
                      <wp:wrapNone/>
                      <wp:docPr id="38" name="Straight Arrow Connector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19" cy="22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DC4B1B" id="Straight Arrow Connector 38" o:spid="_x0000_s1026" type="#_x0000_t32" style="position:absolute;margin-left:76.5pt;margin-top:6.2pt;width:3.6pt;height:18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"/>
                  </w:pict>
                </mc:Fallback>
              </mc:AlternateContent>
            </w:r>
            <w:r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4A3FBB0B" wp14:editId="09F76DDD">
                      <wp:simplePos x="0" y="0"/>
                      <wp:positionH relativeFrom="column">
                        <wp:posOffset>509905</wp:posOffset>
                      </wp:positionH>
                      <wp:positionV relativeFrom="paragraph">
                        <wp:posOffset>81915</wp:posOffset>
                      </wp:positionV>
                      <wp:extent cx="457200" cy="635"/>
                      <wp:effectExtent l="5080" t="13335" r="13970" b="5080"/>
                      <wp:wrapNone/>
                      <wp:docPr id="16" name="Straight Arrow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2306F3" id="Straight Arrow Connector 16" o:spid="_x0000_s1026" type="#_x0000_t32" style="position:absolute;margin-left:40.15pt;margin-top:6.45pt;width:36pt;height:.0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"/>
                  </w:pict>
                </mc:Fallback>
              </mc:AlternateContent>
            </w:r>
            <w:r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743E7B18" wp14:editId="1C053052">
                      <wp:simplePos x="0" y="0"/>
                      <wp:positionH relativeFrom="column">
                        <wp:posOffset>469264</wp:posOffset>
                      </wp:positionH>
                      <wp:positionV relativeFrom="paragraph">
                        <wp:posOffset>98425</wp:posOffset>
                      </wp:positionV>
                      <wp:extent cx="45719" cy="200025"/>
                      <wp:effectExtent l="0" t="0" r="31115" b="28575"/>
                      <wp:wrapNone/>
                      <wp:docPr id="19" name="Straight Arrow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19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3CC7B3" id="Straight Arrow Connector 19" o:spid="_x0000_s1026" type="#_x0000_t32" style="position:absolute;margin-left:36.95pt;margin-top:7.75pt;width:3.6pt;height:15.75pt;flip:x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"/>
                  </w:pict>
                </mc:Fallback>
              </mc:AlternateContent>
            </w:r>
          </w:p>
          <w:p w:rsidR="004716EE" w:rsidRPr="00CD729A" w:rsidRDefault="00286DAB" w:rsidP="00961DD0">
            <w:pPr>
              <w:rPr>
                <w:rFonts w:ascii="Arial Narrow" w:hAnsi="Arial Narrow"/>
                <w:sz w:val="22"/>
                <w:szCs w:val="22"/>
              </w:rPr>
            </w:pPr>
            <w:r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0E1B8326" wp14:editId="5082F59C">
                      <wp:simplePos x="0" y="0"/>
                      <wp:positionH relativeFrom="column">
                        <wp:posOffset>277495</wp:posOffset>
                      </wp:positionH>
                      <wp:positionV relativeFrom="paragraph">
                        <wp:posOffset>135255</wp:posOffset>
                      </wp:positionV>
                      <wp:extent cx="381000" cy="419100"/>
                      <wp:effectExtent l="0" t="0" r="19050" b="19050"/>
                      <wp:wrapNone/>
                      <wp:docPr id="3" name="Flowchart: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191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799CF0" id="Flowchart: Connector 3" o:spid="_x0000_s1026" type="#_x0000_t120" style="position:absolute;margin-left:21.85pt;margin-top:10.65pt;width:30pt;height:33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"/>
                  </w:pict>
                </mc:Fallback>
              </mc:AlternateContent>
            </w:r>
            <w:r w:rsidR="00CD729A"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4B155356" wp14:editId="0C2AF924">
                      <wp:simplePos x="0" y="0"/>
                      <wp:positionH relativeFrom="column">
                        <wp:posOffset>783590</wp:posOffset>
                      </wp:positionH>
                      <wp:positionV relativeFrom="paragraph">
                        <wp:posOffset>118745</wp:posOffset>
                      </wp:positionV>
                      <wp:extent cx="381000" cy="419100"/>
                      <wp:effectExtent l="0" t="0" r="19050" b="19050"/>
                      <wp:wrapNone/>
                      <wp:docPr id="22" name="Flowchart: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191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BC3379" id="Flowchart: Connector 22" o:spid="_x0000_s1026" type="#_x0000_t120" style="position:absolute;margin-left:61.7pt;margin-top:9.35pt;width:30pt;height:33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"/>
                  </w:pict>
                </mc:Fallback>
              </mc:AlternateContent>
            </w:r>
          </w:p>
          <w:p w:rsidR="004716EE" w:rsidRPr="00CD729A" w:rsidRDefault="004716EE" w:rsidP="00961DD0">
            <w:pPr>
              <w:rPr>
                <w:rFonts w:ascii="Arial Narrow" w:hAnsi="Arial Narrow"/>
                <w:sz w:val="22"/>
                <w:szCs w:val="22"/>
              </w:rPr>
            </w:pPr>
          </w:p>
          <w:p w:rsidR="004716EE" w:rsidRPr="00CD729A" w:rsidRDefault="004716EE" w:rsidP="00961DD0">
            <w:pPr>
              <w:rPr>
                <w:rFonts w:ascii="Arial Narrow" w:hAnsi="Arial Narrow"/>
                <w:sz w:val="22"/>
                <w:szCs w:val="22"/>
              </w:rPr>
            </w:pPr>
          </w:p>
          <w:p w:rsidR="00CD729A" w:rsidRDefault="00CD729A" w:rsidP="00961DD0">
            <w:pPr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67A486F5" wp14:editId="2DDA5DA4">
                      <wp:simplePos x="0" y="0"/>
                      <wp:positionH relativeFrom="column">
                        <wp:posOffset>986155</wp:posOffset>
                      </wp:positionH>
                      <wp:positionV relativeFrom="paragraph">
                        <wp:posOffset>53975</wp:posOffset>
                      </wp:positionV>
                      <wp:extent cx="0" cy="195580"/>
                      <wp:effectExtent l="5080" t="11430" r="13970" b="1206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55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A0D931" id="Straight Arrow Connector 5" o:spid="_x0000_s1026" type="#_x0000_t32" style="position:absolute;margin-left:77.65pt;margin-top:4.25pt;width:0;height:15.4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"/>
                  </w:pict>
                </mc:Fallback>
              </mc:AlternateContent>
            </w:r>
            <w:r w:rsidRPr="00CD729A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2D4720FD" wp14:editId="1CC95D88">
                      <wp:simplePos x="0" y="0"/>
                      <wp:positionH relativeFrom="column">
                        <wp:posOffset>481330</wp:posOffset>
                      </wp:positionH>
                      <wp:positionV relativeFrom="paragraph">
                        <wp:posOffset>62865</wp:posOffset>
                      </wp:positionV>
                      <wp:extent cx="0" cy="205105"/>
                      <wp:effectExtent l="5080" t="12065" r="13970" b="1143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51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172F10" id="Straight Arrow Connector 4" o:spid="_x0000_s1026" type="#_x0000_t32" style="position:absolute;margin-left:37.9pt;margin-top:4.95pt;width:0;height:16.1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"/>
                  </w:pict>
                </mc:Fallback>
              </mc:AlternateContent>
            </w:r>
          </w:p>
          <w:p w:rsidR="00CD729A" w:rsidRDefault="00CD729A" w:rsidP="00961DD0">
            <w:pPr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</w:p>
          <w:permEnd w:id="2103475207"/>
          <w:p w:rsidR="00CD729A" w:rsidRDefault="00CD729A" w:rsidP="00961DD0">
            <w:pPr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4716EE" w:rsidRPr="00CD729A" w:rsidRDefault="004716EE" w:rsidP="00961DD0">
            <w:pPr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  <w:r w:rsidRPr="00CD729A">
              <w:rPr>
                <w:rFonts w:asciiTheme="minorHAnsi" w:hAnsiTheme="minorHAnsi"/>
                <w:i/>
                <w:sz w:val="22"/>
                <w:szCs w:val="22"/>
              </w:rPr>
              <w:t>NB: The purpose of this assessment form is limited to information to assist with providing supported lying/sitting positions. Refer also to the Australian Spasticity Assessment Scale for more detailed assessment of spasticity in cerebral palsy.</w:t>
            </w:r>
          </w:p>
        </w:tc>
        <w:tc>
          <w:tcPr>
            <w:tcW w:w="5703" w:type="dxa"/>
            <w:gridSpan w:val="5"/>
          </w:tcPr>
          <w:p w:rsidR="004716EE" w:rsidRDefault="004716EE" w:rsidP="00961DD0">
            <w:pPr>
              <w:rPr>
                <w:rFonts w:asciiTheme="minorHAnsi" w:hAnsiTheme="minorHAnsi"/>
                <w:sz w:val="22"/>
                <w:szCs w:val="22"/>
              </w:rPr>
            </w:pPr>
            <w:r w:rsidRPr="00CD729A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Supine:</w:t>
            </w:r>
            <w:r w:rsidRPr="00CD729A">
              <w:rPr>
                <w:rFonts w:asciiTheme="minorHAnsi" w:hAnsiTheme="minorHAnsi"/>
                <w:sz w:val="22"/>
                <w:szCs w:val="22"/>
              </w:rPr>
              <w:t xml:space="preserve"> Obligatory movement patterns observed:</w:t>
            </w:r>
          </w:p>
          <w:p w:rsidR="00CD729A" w:rsidRPr="00CD729A" w:rsidRDefault="00CD729A" w:rsidP="00961DD0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i/>
                <w:sz w:val="18"/>
                <w:szCs w:val="18"/>
              </w:rPr>
              <w:t>(include laterality)</w:t>
            </w:r>
          </w:p>
          <w:p w:rsidR="004716EE" w:rsidRPr="00C12BEA" w:rsidRDefault="004716EE" w:rsidP="00961DD0">
            <w:pPr>
              <w:rPr>
                <w:rFonts w:asciiTheme="minorHAnsi" w:hAnsiTheme="minorHAnsi"/>
                <w:sz w:val="22"/>
                <w:szCs w:val="22"/>
              </w:rPr>
            </w:pPr>
            <w:permStart w:id="664416092" w:edGrp="everyone"/>
            <w:permEnd w:id="664416092"/>
          </w:p>
          <w:p w:rsidR="00CD729A" w:rsidRDefault="00CD729A" w:rsidP="00961DD0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CD729A" w:rsidRPr="00CD729A" w:rsidRDefault="00CD729A" w:rsidP="00961DD0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4716EE" w:rsidRPr="00CD729A" w:rsidRDefault="004716EE" w:rsidP="00961DD0">
            <w:pPr>
              <w:rPr>
                <w:rFonts w:asciiTheme="minorHAnsi" w:hAnsiTheme="minorHAnsi"/>
                <w:i/>
                <w:sz w:val="22"/>
                <w:szCs w:val="22"/>
              </w:rPr>
            </w:pPr>
          </w:p>
          <w:p w:rsidR="004716EE" w:rsidRPr="00CD729A" w:rsidRDefault="004F184B" w:rsidP="00961DD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What t</w:t>
            </w:r>
            <w:r w:rsidR="004716EE" w:rsidRPr="00CD729A">
              <w:rPr>
                <w:rFonts w:asciiTheme="minorHAnsi" w:hAnsiTheme="minorHAnsi"/>
                <w:sz w:val="22"/>
                <w:szCs w:val="22"/>
              </w:rPr>
              <w:t>riggers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these patterns?</w:t>
            </w:r>
            <w:r w:rsidR="004716EE" w:rsidRPr="00CD729A">
              <w:rPr>
                <w:rFonts w:asciiTheme="minorHAnsi" w:hAnsiTheme="minorHAnsi"/>
                <w:sz w:val="22"/>
                <w:szCs w:val="22"/>
              </w:rPr>
              <w:t xml:space="preserve">                                        </w:t>
            </w:r>
          </w:p>
          <w:p w:rsidR="004716EE" w:rsidRDefault="004716EE" w:rsidP="00961DD0">
            <w:pPr>
              <w:rPr>
                <w:rFonts w:asciiTheme="minorHAnsi" w:hAnsiTheme="minorHAnsi"/>
                <w:sz w:val="22"/>
                <w:szCs w:val="22"/>
              </w:rPr>
            </w:pPr>
            <w:permStart w:id="609117731" w:edGrp="everyone"/>
            <w:permEnd w:id="609117731"/>
          </w:p>
          <w:p w:rsidR="00DE7592" w:rsidRPr="00CD729A" w:rsidRDefault="00DE7592" w:rsidP="00961DD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4716EE" w:rsidRPr="00CD729A" w:rsidRDefault="004F184B" w:rsidP="00961DD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What positions in lying i</w:t>
            </w:r>
            <w:r w:rsidR="004716EE" w:rsidRPr="00CD729A">
              <w:rPr>
                <w:rFonts w:asciiTheme="minorHAnsi" w:hAnsiTheme="minorHAnsi"/>
                <w:sz w:val="22"/>
                <w:szCs w:val="22"/>
              </w:rPr>
              <w:t>nhibit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these patterns?</w:t>
            </w:r>
          </w:p>
          <w:p w:rsidR="004716EE" w:rsidRPr="00CD729A" w:rsidRDefault="004716EE" w:rsidP="00961DD0">
            <w:pPr>
              <w:rPr>
                <w:rFonts w:asciiTheme="minorHAnsi" w:hAnsiTheme="minorHAnsi"/>
                <w:sz w:val="22"/>
                <w:szCs w:val="22"/>
              </w:rPr>
            </w:pPr>
            <w:permStart w:id="1616410417" w:edGrp="everyone"/>
            <w:permEnd w:id="1616410417"/>
          </w:p>
          <w:p w:rsidR="004716EE" w:rsidRPr="00CD729A" w:rsidRDefault="004716EE" w:rsidP="00961DD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4716EE" w:rsidRPr="00D50618" w:rsidTr="00E01B2C">
        <w:trPr>
          <w:trHeight w:val="1830"/>
        </w:trPr>
        <w:tc>
          <w:tcPr>
            <w:tcW w:w="5072" w:type="dxa"/>
            <w:gridSpan w:val="10"/>
            <w:vMerge/>
          </w:tcPr>
          <w:p w:rsidR="004716EE" w:rsidRPr="00CD729A" w:rsidRDefault="004716EE" w:rsidP="00961DD0">
            <w:pPr>
              <w:rPr>
                <w:rFonts w:ascii="Arial Narrow" w:hAnsi="Arial Narrow"/>
                <w:noProof/>
                <w:sz w:val="22"/>
                <w:szCs w:val="22"/>
                <w:lang w:val="en-NZ" w:eastAsia="en-NZ"/>
              </w:rPr>
            </w:pPr>
          </w:p>
        </w:tc>
        <w:tc>
          <w:tcPr>
            <w:tcW w:w="5703" w:type="dxa"/>
            <w:gridSpan w:val="5"/>
          </w:tcPr>
          <w:p w:rsidR="004716EE" w:rsidRPr="00CD729A" w:rsidRDefault="004716EE" w:rsidP="00961DD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CD729A">
              <w:rPr>
                <w:rFonts w:asciiTheme="minorHAnsi" w:hAnsiTheme="minorHAnsi"/>
                <w:b/>
                <w:sz w:val="22"/>
                <w:szCs w:val="22"/>
              </w:rPr>
              <w:t>Sitting:</w:t>
            </w:r>
            <w:r w:rsidRPr="00CD729A">
              <w:rPr>
                <w:rFonts w:asciiTheme="minorHAnsi" w:hAnsiTheme="minorHAnsi"/>
                <w:sz w:val="22"/>
                <w:szCs w:val="22"/>
              </w:rPr>
              <w:t xml:space="preserve"> Obligatory movement patterns observed:</w:t>
            </w:r>
          </w:p>
          <w:p w:rsidR="00CD729A" w:rsidRPr="00CD729A" w:rsidRDefault="00CD729A" w:rsidP="00CD729A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i/>
                <w:sz w:val="18"/>
                <w:szCs w:val="18"/>
              </w:rPr>
              <w:t>(include laterality)</w:t>
            </w:r>
          </w:p>
          <w:p w:rsidR="004716EE" w:rsidRPr="00C12BEA" w:rsidRDefault="004716EE" w:rsidP="00961DD0">
            <w:pPr>
              <w:rPr>
                <w:rFonts w:asciiTheme="minorHAnsi" w:hAnsiTheme="minorHAnsi"/>
                <w:sz w:val="22"/>
                <w:szCs w:val="22"/>
              </w:rPr>
            </w:pPr>
            <w:permStart w:id="288575847" w:edGrp="everyone"/>
            <w:permEnd w:id="288575847"/>
          </w:p>
          <w:p w:rsidR="004716EE" w:rsidRDefault="004716EE" w:rsidP="00961DD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CD729A" w:rsidRDefault="00CD729A" w:rsidP="00961DD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CD729A" w:rsidRPr="00CD729A" w:rsidRDefault="00CD729A" w:rsidP="00961DD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4716EE" w:rsidRPr="00CD729A" w:rsidRDefault="004F184B" w:rsidP="00961DD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What triggers these patterns?</w:t>
            </w:r>
            <w:r w:rsidR="004716EE" w:rsidRPr="00CD729A">
              <w:rPr>
                <w:rFonts w:asciiTheme="minorHAnsi" w:hAnsiTheme="minorHAnsi"/>
                <w:sz w:val="22"/>
                <w:szCs w:val="22"/>
              </w:rPr>
              <w:t xml:space="preserve">                                        </w:t>
            </w:r>
          </w:p>
          <w:p w:rsidR="004716EE" w:rsidRDefault="004716EE" w:rsidP="00961DD0">
            <w:pPr>
              <w:rPr>
                <w:rFonts w:asciiTheme="minorHAnsi" w:hAnsiTheme="minorHAnsi"/>
                <w:sz w:val="22"/>
                <w:szCs w:val="22"/>
              </w:rPr>
            </w:pPr>
            <w:permStart w:id="719354125" w:edGrp="everyone"/>
            <w:permEnd w:id="719354125"/>
          </w:p>
          <w:p w:rsidR="00DE7592" w:rsidRPr="00CD729A" w:rsidRDefault="00DE7592" w:rsidP="00961DD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4716EE" w:rsidRPr="00CD729A" w:rsidRDefault="004F184B" w:rsidP="00961DD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What positions in sitting i</w:t>
            </w:r>
            <w:r w:rsidR="004716EE" w:rsidRPr="00CD729A">
              <w:rPr>
                <w:rFonts w:asciiTheme="minorHAnsi" w:hAnsiTheme="minorHAnsi"/>
                <w:sz w:val="22"/>
                <w:szCs w:val="22"/>
              </w:rPr>
              <w:t>nhibit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these patterns?</w:t>
            </w:r>
          </w:p>
          <w:p w:rsidR="004716EE" w:rsidRPr="00CD729A" w:rsidRDefault="004716EE" w:rsidP="00961DD0">
            <w:pPr>
              <w:rPr>
                <w:rFonts w:ascii="Arial Narrow" w:hAnsi="Arial Narrow"/>
                <w:sz w:val="22"/>
                <w:szCs w:val="22"/>
              </w:rPr>
            </w:pPr>
            <w:permStart w:id="518198036" w:edGrp="everyone"/>
            <w:permEnd w:id="518198036"/>
          </w:p>
          <w:p w:rsidR="004716EE" w:rsidRPr="00CD729A" w:rsidRDefault="004716EE" w:rsidP="00961DD0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4716EE" w:rsidRPr="004716EE" w:rsidTr="00E01B2C">
        <w:tblPrEx>
          <w:tblLook w:val="01E0" w:firstRow="1" w:lastRow="1" w:firstColumn="1" w:lastColumn="1" w:noHBand="0" w:noVBand="0"/>
        </w:tblPrEx>
        <w:trPr>
          <w:gridAfter w:val="1"/>
          <w:wAfter w:w="20" w:type="dxa"/>
          <w:trHeight w:val="454"/>
        </w:trPr>
        <w:tc>
          <w:tcPr>
            <w:tcW w:w="10755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4716EE" w:rsidRPr="004716EE" w:rsidRDefault="004716EE" w:rsidP="007C7924">
            <w:pPr>
              <w:tabs>
                <w:tab w:val="left" w:pos="2971"/>
              </w:tabs>
              <w:rPr>
                <w:rFonts w:asciiTheme="minorHAnsi" w:hAnsiTheme="minorHAnsi" w:cs="Arial"/>
                <w:lang w:val="en-AU" w:eastAsia="en-US"/>
              </w:rPr>
            </w:pPr>
            <w:r w:rsidRPr="004716EE">
              <w:rPr>
                <w:rFonts w:asciiTheme="minorHAnsi" w:hAnsiTheme="minorHAnsi" w:cs="Arial"/>
                <w:b/>
                <w:lang w:val="en-AU" w:eastAsia="en-US"/>
              </w:rPr>
              <w:lastRenderedPageBreak/>
              <w:t>LYING ABILITY &amp; RECOMMENDATIONS:</w:t>
            </w:r>
            <w:r w:rsidR="00A00143">
              <w:rPr>
                <w:rFonts w:asciiTheme="minorHAnsi" w:hAnsiTheme="minorHAnsi" w:cs="Arial"/>
                <w:b/>
                <w:lang w:val="en-AU" w:eastAsia="en-US"/>
              </w:rPr>
              <w:t xml:space="preserve"> Complete ROM in supine lying before completing this section.</w:t>
            </w:r>
          </w:p>
        </w:tc>
      </w:tr>
      <w:tr w:rsidR="004716EE" w:rsidRPr="004716EE" w:rsidTr="00E01B2C">
        <w:tblPrEx>
          <w:tblLook w:val="01E0" w:firstRow="1" w:lastRow="1" w:firstColumn="1" w:lastColumn="1" w:noHBand="0" w:noVBand="0"/>
        </w:tblPrEx>
        <w:trPr>
          <w:gridAfter w:val="1"/>
          <w:wAfter w:w="20" w:type="dxa"/>
          <w:trHeight w:val="5880"/>
        </w:trPr>
        <w:tc>
          <w:tcPr>
            <w:tcW w:w="6078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606510" w:rsidRDefault="00606510" w:rsidP="00286DAB">
            <w:pPr>
              <w:tabs>
                <w:tab w:val="left" w:pos="2971"/>
              </w:tabs>
              <w:rPr>
                <w:rFonts w:ascii="Arial Narrow" w:hAnsi="Arial Narrow"/>
                <w:lang w:val="en-AU" w:eastAsia="en-US"/>
              </w:rPr>
            </w:pPr>
          </w:p>
          <w:p w:rsidR="00DE7592" w:rsidRPr="00DE7592" w:rsidRDefault="00DE7592" w:rsidP="00286DAB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  <w:lang w:val="en-AU" w:eastAsia="en-US"/>
              </w:rPr>
            </w:pPr>
            <w:r w:rsidRPr="00DE7592">
              <w:rPr>
                <w:rFonts w:asciiTheme="minorHAnsi" w:hAnsiTheme="minorHAnsi"/>
                <w:sz w:val="22"/>
                <w:szCs w:val="22"/>
                <w:lang w:val="en-AU" w:eastAsia="en-US"/>
              </w:rPr>
              <w:t xml:space="preserve">Describe </w:t>
            </w:r>
            <w:r>
              <w:rPr>
                <w:rFonts w:asciiTheme="minorHAnsi" w:hAnsiTheme="minorHAnsi"/>
                <w:sz w:val="22"/>
                <w:szCs w:val="22"/>
                <w:lang w:val="en-AU" w:eastAsia="en-US"/>
              </w:rPr>
              <w:t xml:space="preserve">usual </w:t>
            </w:r>
            <w:r w:rsidRPr="00DE7592">
              <w:rPr>
                <w:rFonts w:asciiTheme="minorHAnsi" w:hAnsiTheme="minorHAnsi"/>
                <w:sz w:val="22"/>
                <w:szCs w:val="22"/>
                <w:lang w:val="en-AU" w:eastAsia="en-US"/>
              </w:rPr>
              <w:t>position of sleep:</w:t>
            </w:r>
          </w:p>
          <w:p w:rsidR="00DE7592" w:rsidRPr="00C12BEA" w:rsidRDefault="00DE7592" w:rsidP="00286DAB">
            <w:pPr>
              <w:tabs>
                <w:tab w:val="left" w:pos="2971"/>
              </w:tabs>
              <w:rPr>
                <w:rFonts w:asciiTheme="minorHAnsi" w:hAnsiTheme="minorHAnsi"/>
                <w:sz w:val="22"/>
                <w:lang w:val="en-AU" w:eastAsia="en-US"/>
              </w:rPr>
            </w:pPr>
            <w:permStart w:id="960171983" w:edGrp="everyone"/>
            <w:permEnd w:id="960171983"/>
          </w:p>
          <w:p w:rsidR="00DE7592" w:rsidRDefault="00DE7592" w:rsidP="00286DAB">
            <w:pPr>
              <w:tabs>
                <w:tab w:val="left" w:pos="2971"/>
              </w:tabs>
              <w:rPr>
                <w:rFonts w:ascii="Arial Narrow" w:hAnsi="Arial Narrow"/>
                <w:lang w:val="en-AU" w:eastAsia="en-US"/>
              </w:rPr>
            </w:pPr>
          </w:p>
          <w:p w:rsidR="00DE7592" w:rsidRPr="00DE7592" w:rsidRDefault="00DE7592" w:rsidP="00286DAB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  <w:lang w:val="en-AU" w:eastAsia="en-US"/>
              </w:rPr>
            </w:pPr>
            <w:r w:rsidRPr="00DE7592">
              <w:rPr>
                <w:rFonts w:asciiTheme="minorHAnsi" w:hAnsiTheme="minorHAnsi"/>
                <w:sz w:val="22"/>
                <w:szCs w:val="22"/>
                <w:lang w:val="en-AU" w:eastAsia="en-US"/>
              </w:rPr>
              <w:t>Are there issues with comfort or sleep disturbance?</w:t>
            </w:r>
          </w:p>
          <w:p w:rsidR="00DE7592" w:rsidRPr="00C12BEA" w:rsidRDefault="00DE7592" w:rsidP="00286DAB">
            <w:pPr>
              <w:tabs>
                <w:tab w:val="left" w:pos="2971"/>
              </w:tabs>
              <w:rPr>
                <w:rFonts w:asciiTheme="minorHAnsi" w:hAnsiTheme="minorHAnsi"/>
                <w:sz w:val="22"/>
                <w:lang w:val="en-AU" w:eastAsia="en-US"/>
              </w:rPr>
            </w:pPr>
            <w:permStart w:id="1424441513" w:edGrp="everyone"/>
            <w:permEnd w:id="1424441513"/>
          </w:p>
          <w:p w:rsidR="00DE7592" w:rsidRDefault="00DE7592" w:rsidP="00286DAB">
            <w:pPr>
              <w:tabs>
                <w:tab w:val="left" w:pos="2971"/>
              </w:tabs>
              <w:rPr>
                <w:rFonts w:ascii="Arial Narrow" w:hAnsi="Arial Narrow"/>
                <w:lang w:val="en-AU" w:eastAsia="en-US"/>
              </w:rPr>
            </w:pPr>
          </w:p>
          <w:p w:rsidR="00DE7592" w:rsidRDefault="00672D3D" w:rsidP="00286DAB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  <w:lang w:val="en-AU" w:eastAsia="en-US"/>
              </w:rPr>
            </w:pPr>
            <w:r w:rsidRPr="00672D3D">
              <w:rPr>
                <w:rFonts w:asciiTheme="minorHAnsi" w:hAnsiTheme="minorHAnsi"/>
                <w:sz w:val="22"/>
                <w:szCs w:val="22"/>
                <w:lang w:val="en-AU" w:eastAsia="en-US"/>
              </w:rPr>
              <w:t>Does the person present with persistent asymmetry and immobility in lying?</w:t>
            </w:r>
            <w:r>
              <w:rPr>
                <w:rFonts w:asciiTheme="minorHAnsi" w:hAnsiTheme="minorHAnsi"/>
                <w:sz w:val="22"/>
                <w:szCs w:val="22"/>
                <w:lang w:val="en-AU" w:eastAsia="en-US"/>
              </w:rPr>
              <w:t xml:space="preserve"> Describe:</w:t>
            </w:r>
          </w:p>
          <w:p w:rsidR="00672D3D" w:rsidRDefault="00672D3D" w:rsidP="00286DAB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  <w:lang w:val="en-AU" w:eastAsia="en-US"/>
              </w:rPr>
            </w:pPr>
            <w:permStart w:id="322793593" w:edGrp="everyone"/>
            <w:permEnd w:id="322793593"/>
          </w:p>
          <w:p w:rsidR="00672D3D" w:rsidRDefault="00672D3D" w:rsidP="00286DAB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  <w:lang w:val="en-AU" w:eastAsia="en-US"/>
              </w:rPr>
            </w:pPr>
          </w:p>
          <w:p w:rsidR="00672D3D" w:rsidRDefault="00672D3D" w:rsidP="00286DAB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  <w:lang w:val="en-AU" w:eastAsia="en-US"/>
              </w:rPr>
            </w:pPr>
          </w:p>
          <w:p w:rsidR="00672D3D" w:rsidRPr="00672D3D" w:rsidRDefault="00672D3D" w:rsidP="00286DAB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  <w:lang w:val="en-AU" w:eastAsia="en-US"/>
              </w:rPr>
            </w:pPr>
          </w:p>
          <w:p w:rsidR="00DE7592" w:rsidRPr="00672D3D" w:rsidRDefault="004F184B" w:rsidP="00286DAB">
            <w:pPr>
              <w:tabs>
                <w:tab w:val="left" w:pos="2971"/>
              </w:tabs>
              <w:rPr>
                <w:rFonts w:asciiTheme="minorHAnsi" w:hAnsiTheme="minorHAnsi"/>
                <w:sz w:val="22"/>
                <w:szCs w:val="22"/>
                <w:lang w:val="en-AU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AU" w:eastAsia="en-US"/>
              </w:rPr>
              <w:t>If yes to above, d</w:t>
            </w:r>
            <w:r w:rsidR="00672D3D" w:rsidRPr="00672D3D">
              <w:rPr>
                <w:rFonts w:asciiTheme="minorHAnsi" w:hAnsiTheme="minorHAnsi"/>
                <w:sz w:val="22"/>
                <w:szCs w:val="22"/>
                <w:lang w:val="en-AU" w:eastAsia="en-US"/>
              </w:rPr>
              <w:t>escribe or photograph</w:t>
            </w:r>
            <w:r w:rsidR="00776A9C">
              <w:rPr>
                <w:rFonts w:asciiTheme="minorHAnsi" w:hAnsiTheme="minorHAnsi"/>
                <w:sz w:val="22"/>
                <w:szCs w:val="22"/>
                <w:lang w:val="en-AU" w:eastAsia="en-US"/>
              </w:rPr>
              <w:t xml:space="preserve"> (birds eye &amp; side views)</w:t>
            </w:r>
            <w:r w:rsidR="00672D3D" w:rsidRPr="00672D3D">
              <w:rPr>
                <w:rFonts w:asciiTheme="minorHAnsi" w:hAnsiTheme="minorHAnsi"/>
                <w:sz w:val="22"/>
                <w:szCs w:val="22"/>
                <w:lang w:val="en-AU" w:eastAsia="en-US"/>
              </w:rPr>
              <w:t xml:space="preserve"> recommended supported lying position:</w:t>
            </w:r>
          </w:p>
          <w:p w:rsidR="00DE7592" w:rsidRPr="00C12BEA" w:rsidRDefault="00DE7592" w:rsidP="00286DAB">
            <w:pPr>
              <w:tabs>
                <w:tab w:val="left" w:pos="2971"/>
              </w:tabs>
              <w:rPr>
                <w:rFonts w:asciiTheme="minorHAnsi" w:hAnsiTheme="minorHAnsi"/>
                <w:sz w:val="22"/>
                <w:lang w:val="en-AU" w:eastAsia="en-US"/>
              </w:rPr>
            </w:pPr>
            <w:permStart w:id="1875921030" w:edGrp="everyone"/>
            <w:permEnd w:id="1875921030"/>
          </w:p>
          <w:p w:rsidR="00DE7592" w:rsidRDefault="00DE7592" w:rsidP="00286DAB">
            <w:pPr>
              <w:tabs>
                <w:tab w:val="left" w:pos="2971"/>
              </w:tabs>
              <w:rPr>
                <w:rFonts w:ascii="Arial Narrow" w:hAnsi="Arial Narrow"/>
                <w:lang w:val="en-AU" w:eastAsia="en-US"/>
              </w:rPr>
            </w:pPr>
          </w:p>
          <w:p w:rsidR="00DE7592" w:rsidRDefault="00DE7592" w:rsidP="00672D3D">
            <w:pPr>
              <w:tabs>
                <w:tab w:val="left" w:pos="2971"/>
              </w:tabs>
              <w:rPr>
                <w:rFonts w:ascii="Arial Narrow" w:hAnsi="Arial Narrow"/>
                <w:lang w:val="en-AU" w:eastAsia="en-US"/>
              </w:rPr>
            </w:pPr>
          </w:p>
          <w:p w:rsidR="00672D3D" w:rsidRDefault="00672D3D" w:rsidP="00672D3D">
            <w:pPr>
              <w:tabs>
                <w:tab w:val="left" w:pos="2971"/>
              </w:tabs>
              <w:rPr>
                <w:rFonts w:ascii="Arial Narrow" w:hAnsi="Arial Narrow"/>
                <w:lang w:val="en-AU" w:eastAsia="en-US"/>
              </w:rPr>
            </w:pPr>
          </w:p>
          <w:p w:rsidR="00803540" w:rsidRDefault="00803540" w:rsidP="00672D3D">
            <w:pPr>
              <w:tabs>
                <w:tab w:val="left" w:pos="2971"/>
              </w:tabs>
              <w:rPr>
                <w:rFonts w:ascii="Arial Narrow" w:hAnsi="Arial Narrow"/>
                <w:lang w:val="en-AU" w:eastAsia="en-US"/>
              </w:rPr>
            </w:pPr>
          </w:p>
          <w:p w:rsidR="00803540" w:rsidRDefault="00803540" w:rsidP="00672D3D">
            <w:pPr>
              <w:tabs>
                <w:tab w:val="left" w:pos="2971"/>
              </w:tabs>
              <w:rPr>
                <w:rFonts w:ascii="Arial Narrow" w:hAnsi="Arial Narrow"/>
                <w:lang w:val="en-AU" w:eastAsia="en-US"/>
              </w:rPr>
            </w:pPr>
          </w:p>
          <w:p w:rsidR="00803540" w:rsidRDefault="00803540" w:rsidP="00672D3D">
            <w:pPr>
              <w:tabs>
                <w:tab w:val="left" w:pos="2971"/>
              </w:tabs>
              <w:rPr>
                <w:rFonts w:ascii="Arial Narrow" w:hAnsi="Arial Narrow"/>
                <w:lang w:val="en-AU" w:eastAsia="en-US"/>
              </w:rPr>
            </w:pPr>
          </w:p>
          <w:p w:rsidR="00803540" w:rsidRPr="004716EE" w:rsidRDefault="00803540" w:rsidP="00672D3D">
            <w:pPr>
              <w:tabs>
                <w:tab w:val="left" w:pos="2971"/>
              </w:tabs>
              <w:rPr>
                <w:rFonts w:ascii="Arial Narrow" w:hAnsi="Arial Narrow"/>
                <w:lang w:val="en-AU" w:eastAsia="en-US"/>
              </w:rPr>
            </w:pPr>
          </w:p>
        </w:tc>
        <w:tc>
          <w:tcPr>
            <w:tcW w:w="4677" w:type="dxa"/>
            <w:gridSpan w:val="3"/>
            <w:tcBorders>
              <w:right w:val="single" w:sz="4" w:space="0" w:color="auto"/>
            </w:tcBorders>
          </w:tcPr>
          <w:p w:rsidR="00DE7592" w:rsidRPr="00286DAB" w:rsidRDefault="00DE7592" w:rsidP="00DE7592">
            <w:pPr>
              <w:tabs>
                <w:tab w:val="left" w:pos="2971"/>
              </w:tabs>
              <w:jc w:val="both"/>
              <w:rPr>
                <w:rFonts w:asciiTheme="minorHAnsi" w:hAnsiTheme="minorHAnsi" w:cs="Arial"/>
                <w:b/>
                <w:noProof/>
                <w:sz w:val="22"/>
                <w:szCs w:val="22"/>
                <w:lang w:val="en-AU" w:eastAsia="en-US"/>
              </w:rPr>
            </w:pPr>
            <w:r w:rsidRPr="00286DAB">
              <w:rPr>
                <w:rFonts w:asciiTheme="minorHAnsi" w:hAnsiTheme="minorHAnsi" w:cs="Arial"/>
                <w:b/>
                <w:noProof/>
                <w:sz w:val="22"/>
                <w:szCs w:val="22"/>
                <w:lang w:val="en-AU" w:eastAsia="en-US"/>
              </w:rPr>
              <w:t>From assessment, supported lying positions are recommended for:</w:t>
            </w:r>
          </w:p>
          <w:p w:rsidR="00DE7592" w:rsidRPr="00286DAB" w:rsidRDefault="00DE7592" w:rsidP="00DE7592">
            <w:pPr>
              <w:tabs>
                <w:tab w:val="left" w:pos="2971"/>
              </w:tabs>
              <w:rPr>
                <w:rFonts w:asciiTheme="minorHAnsi" w:hAnsiTheme="minorHAnsi" w:cs="Arial"/>
                <w:b/>
                <w:bCs/>
                <w:sz w:val="22"/>
                <w:szCs w:val="22"/>
                <w:lang w:val="en-AU" w:eastAsia="en-US"/>
              </w:rPr>
            </w:pPr>
          </w:p>
          <w:permStart w:id="107040459" w:edGrp="everyone"/>
          <w:p w:rsidR="00C12BEA" w:rsidRDefault="00E36CDD" w:rsidP="00DE7592">
            <w:pPr>
              <w:tabs>
                <w:tab w:val="left" w:pos="2971"/>
              </w:tabs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</w:pPr>
            <w:sdt>
              <w:sdtPr>
                <w:rPr>
                  <w:rFonts w:asciiTheme="minorHAnsi" w:hAnsiTheme="minorHAnsi" w:cs="Arial"/>
                  <w:b/>
                  <w:bCs/>
                  <w:sz w:val="22"/>
                  <w:szCs w:val="22"/>
                  <w:lang w:val="en-AU" w:eastAsia="en-US"/>
                </w:rPr>
                <w:id w:val="-1099939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BEA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  <w:lang w:val="en-AU" w:eastAsia="en-US"/>
                  </w:rPr>
                  <w:t>☐</w:t>
                </w:r>
              </w:sdtContent>
            </w:sdt>
            <w:permEnd w:id="107040459"/>
            <w:r w:rsidR="00DE7592" w:rsidRPr="00286DAB">
              <w:rPr>
                <w:rFonts w:asciiTheme="minorHAnsi" w:hAnsiTheme="minorHAnsi" w:cs="Arial"/>
                <w:b/>
                <w:bCs/>
                <w:sz w:val="22"/>
                <w:szCs w:val="22"/>
                <w:lang w:val="en-AU" w:eastAsia="en-US"/>
              </w:rPr>
              <w:t xml:space="preserve"> </w:t>
            </w:r>
            <w:r w:rsidR="00DE7592" w:rsidRPr="00286DAB"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  <w:t xml:space="preserve">Day time positioning   </w:t>
            </w:r>
          </w:p>
          <w:permStart w:id="471691435" w:edGrp="everyone"/>
          <w:p w:rsidR="00DE7592" w:rsidRPr="00286DAB" w:rsidRDefault="00E36CDD" w:rsidP="00DE7592">
            <w:pPr>
              <w:tabs>
                <w:tab w:val="left" w:pos="2971"/>
              </w:tabs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</w:pPr>
            <w:sdt>
              <w:sdtPr>
                <w:rPr>
                  <w:rFonts w:asciiTheme="minorHAnsi" w:hAnsiTheme="minorHAnsi" w:cs="Arial"/>
                  <w:b/>
                  <w:bCs/>
                  <w:sz w:val="22"/>
                  <w:szCs w:val="22"/>
                  <w:lang w:val="en-AU" w:eastAsia="en-US"/>
                </w:rPr>
                <w:id w:val="613026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BEA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  <w:lang w:val="en-AU" w:eastAsia="en-US"/>
                  </w:rPr>
                  <w:t>☐</w:t>
                </w:r>
              </w:sdtContent>
            </w:sdt>
            <w:permEnd w:id="471691435"/>
            <w:r w:rsidR="00DE7592" w:rsidRPr="00286DAB">
              <w:rPr>
                <w:rFonts w:asciiTheme="minorHAnsi" w:hAnsiTheme="minorHAnsi" w:cs="Arial"/>
                <w:b/>
                <w:bCs/>
                <w:sz w:val="22"/>
                <w:szCs w:val="22"/>
                <w:lang w:val="en-AU" w:eastAsia="en-US"/>
              </w:rPr>
              <w:t xml:space="preserve"> </w:t>
            </w:r>
            <w:r w:rsidR="00DE7592" w:rsidRPr="00286DAB"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  <w:t>Night  time positioning</w:t>
            </w:r>
          </w:p>
          <w:p w:rsidR="00DE7592" w:rsidRPr="00286DAB" w:rsidRDefault="00DE7592" w:rsidP="00DE7592">
            <w:pPr>
              <w:tabs>
                <w:tab w:val="left" w:pos="2971"/>
              </w:tabs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</w:pPr>
          </w:p>
          <w:p w:rsidR="00DE7592" w:rsidRPr="00286DAB" w:rsidRDefault="00DE7592" w:rsidP="00DE7592">
            <w:pPr>
              <w:tabs>
                <w:tab w:val="left" w:pos="2971"/>
              </w:tabs>
              <w:rPr>
                <w:rFonts w:asciiTheme="minorHAnsi" w:hAnsiTheme="minorHAnsi" w:cs="Arial"/>
                <w:b/>
                <w:bCs/>
                <w:sz w:val="22"/>
                <w:szCs w:val="22"/>
                <w:lang w:val="en-AU" w:eastAsia="en-US"/>
              </w:rPr>
            </w:pPr>
            <w:r w:rsidRPr="00286DAB">
              <w:rPr>
                <w:rFonts w:asciiTheme="minorHAnsi" w:hAnsiTheme="minorHAnsi" w:cs="Arial"/>
                <w:b/>
                <w:bCs/>
                <w:sz w:val="22"/>
                <w:szCs w:val="22"/>
                <w:lang w:val="en-AU" w:eastAsia="en-US"/>
              </w:rPr>
              <w:t>The purpose of providing supported lying positions are:</w:t>
            </w:r>
          </w:p>
          <w:p w:rsidR="00DE7592" w:rsidRPr="00286DAB" w:rsidRDefault="00DE7592" w:rsidP="00DE7592">
            <w:pPr>
              <w:tabs>
                <w:tab w:val="left" w:pos="2971"/>
              </w:tabs>
              <w:rPr>
                <w:rFonts w:asciiTheme="minorHAnsi" w:hAnsiTheme="minorHAnsi" w:cs="Arial"/>
                <w:b/>
                <w:bCs/>
                <w:sz w:val="22"/>
                <w:szCs w:val="22"/>
                <w:lang w:val="en-AU" w:eastAsia="en-US"/>
              </w:rPr>
            </w:pPr>
          </w:p>
          <w:permStart w:id="734734345" w:edGrp="everyone"/>
          <w:p w:rsidR="00DE7592" w:rsidRPr="00286DAB" w:rsidRDefault="00E36CDD" w:rsidP="00DE7592">
            <w:pPr>
              <w:tabs>
                <w:tab w:val="left" w:pos="2971"/>
              </w:tabs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</w:pPr>
            <w:sdt>
              <w:sdtPr>
                <w:rPr>
                  <w:rFonts w:asciiTheme="minorHAnsi" w:hAnsiTheme="minorHAnsi" w:cs="Arial"/>
                  <w:b/>
                  <w:bCs/>
                  <w:sz w:val="22"/>
                  <w:szCs w:val="22"/>
                  <w:lang w:val="en-AU" w:eastAsia="en-US"/>
                </w:rPr>
                <w:id w:val="-544443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BEA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  <w:lang w:val="en-AU" w:eastAsia="en-US"/>
                  </w:rPr>
                  <w:t>☐</w:t>
                </w:r>
              </w:sdtContent>
            </w:sdt>
            <w:permEnd w:id="734734345"/>
            <w:r w:rsidR="00DE7592" w:rsidRPr="00286DAB">
              <w:rPr>
                <w:rFonts w:asciiTheme="minorHAnsi" w:hAnsiTheme="minorHAnsi" w:cs="Arial"/>
                <w:b/>
                <w:bCs/>
                <w:sz w:val="22"/>
                <w:szCs w:val="22"/>
                <w:lang w:val="en-AU" w:eastAsia="en-US"/>
              </w:rPr>
              <w:t xml:space="preserve"> </w:t>
            </w:r>
            <w:r w:rsidR="00DE7592" w:rsidRPr="00286DAB"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  <w:t>Postural management</w:t>
            </w:r>
          </w:p>
          <w:p w:rsidR="00DE7592" w:rsidRPr="00286DAB" w:rsidRDefault="00DE7592" w:rsidP="00DE7592">
            <w:pPr>
              <w:tabs>
                <w:tab w:val="left" w:pos="2971"/>
              </w:tabs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</w:pPr>
          </w:p>
          <w:permStart w:id="1687699122" w:edGrp="everyone"/>
          <w:p w:rsidR="00DE7592" w:rsidRPr="00286DAB" w:rsidRDefault="00E36CDD" w:rsidP="00DE7592">
            <w:pPr>
              <w:tabs>
                <w:tab w:val="left" w:pos="2971"/>
              </w:tabs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</w:pPr>
            <w:sdt>
              <w:sdtPr>
                <w:rPr>
                  <w:rFonts w:asciiTheme="minorHAnsi" w:hAnsiTheme="minorHAnsi" w:cs="Arial"/>
                  <w:b/>
                  <w:bCs/>
                  <w:sz w:val="22"/>
                  <w:szCs w:val="22"/>
                  <w:lang w:val="en-AU" w:eastAsia="en-US"/>
                </w:rPr>
                <w:id w:val="1831710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BEA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  <w:lang w:val="en-AU" w:eastAsia="en-US"/>
                  </w:rPr>
                  <w:t>☐</w:t>
                </w:r>
              </w:sdtContent>
            </w:sdt>
            <w:permEnd w:id="1687699122"/>
            <w:r w:rsidR="00DE7592" w:rsidRPr="00286DAB">
              <w:rPr>
                <w:rFonts w:asciiTheme="minorHAnsi" w:hAnsiTheme="minorHAnsi" w:cs="Arial"/>
                <w:b/>
                <w:bCs/>
                <w:sz w:val="22"/>
                <w:szCs w:val="22"/>
                <w:lang w:val="en-AU" w:eastAsia="en-US"/>
              </w:rPr>
              <w:t xml:space="preserve"> </w:t>
            </w:r>
            <w:r w:rsidR="00DE7592" w:rsidRPr="00286DAB"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  <w:t>Pressure management</w:t>
            </w:r>
          </w:p>
          <w:p w:rsidR="00DE7592" w:rsidRPr="00286DAB" w:rsidRDefault="00DE7592" w:rsidP="00DE7592">
            <w:pPr>
              <w:tabs>
                <w:tab w:val="left" w:pos="2971"/>
              </w:tabs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</w:pPr>
          </w:p>
          <w:permStart w:id="2060741028" w:edGrp="everyone"/>
          <w:p w:rsidR="00DE7592" w:rsidRDefault="00E36CDD" w:rsidP="00DE7592">
            <w:pPr>
              <w:tabs>
                <w:tab w:val="left" w:pos="2971"/>
              </w:tabs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</w:pPr>
            <w:sdt>
              <w:sdtPr>
                <w:rPr>
                  <w:rFonts w:asciiTheme="minorHAnsi" w:hAnsiTheme="minorHAnsi" w:cs="Arial"/>
                  <w:b/>
                  <w:bCs/>
                  <w:sz w:val="22"/>
                  <w:szCs w:val="22"/>
                  <w:lang w:val="en-AU" w:eastAsia="en-US"/>
                </w:rPr>
                <w:id w:val="1986276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BEA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  <w:lang w:val="en-AU" w:eastAsia="en-US"/>
                  </w:rPr>
                  <w:t>☐</w:t>
                </w:r>
              </w:sdtContent>
            </w:sdt>
            <w:permEnd w:id="2060741028"/>
            <w:r w:rsidR="00DE7592" w:rsidRPr="00286DAB">
              <w:rPr>
                <w:rFonts w:asciiTheme="minorHAnsi" w:hAnsiTheme="minorHAnsi" w:cs="Arial"/>
                <w:b/>
                <w:bCs/>
                <w:sz w:val="22"/>
                <w:szCs w:val="22"/>
                <w:lang w:val="en-AU" w:eastAsia="en-US"/>
              </w:rPr>
              <w:t xml:space="preserve"> </w:t>
            </w:r>
            <w:r w:rsidR="00DE7592" w:rsidRPr="00286DAB"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  <w:t>Improve sleep</w:t>
            </w:r>
          </w:p>
          <w:p w:rsidR="00DE7592" w:rsidRDefault="00DE7592" w:rsidP="00DE7592">
            <w:pPr>
              <w:tabs>
                <w:tab w:val="left" w:pos="2971"/>
              </w:tabs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</w:pPr>
          </w:p>
          <w:permStart w:id="27026264" w:edGrp="everyone"/>
          <w:p w:rsidR="004716EE" w:rsidRDefault="00E36CDD" w:rsidP="00DE7592">
            <w:pPr>
              <w:tabs>
                <w:tab w:val="left" w:pos="807"/>
              </w:tabs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</w:pPr>
            <w:sdt>
              <w:sdtPr>
                <w:rPr>
                  <w:rFonts w:asciiTheme="minorHAnsi" w:hAnsiTheme="minorHAnsi" w:cs="Arial"/>
                  <w:b/>
                  <w:bCs/>
                  <w:sz w:val="22"/>
                  <w:szCs w:val="22"/>
                  <w:lang w:val="en-AU" w:eastAsia="en-US"/>
                </w:rPr>
                <w:id w:val="157507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BEA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  <w:lang w:val="en-AU" w:eastAsia="en-US"/>
                  </w:rPr>
                  <w:t>☐</w:t>
                </w:r>
              </w:sdtContent>
            </w:sdt>
            <w:permEnd w:id="27026264"/>
            <w:r w:rsidR="00DE7592" w:rsidRPr="00286DAB">
              <w:rPr>
                <w:rFonts w:asciiTheme="minorHAnsi" w:hAnsiTheme="minorHAnsi" w:cs="Arial"/>
                <w:b/>
                <w:bCs/>
                <w:sz w:val="22"/>
                <w:szCs w:val="22"/>
                <w:lang w:val="en-AU" w:eastAsia="en-US"/>
              </w:rPr>
              <w:t xml:space="preserve"> </w:t>
            </w:r>
            <w:r w:rsidR="00DE7592" w:rsidRPr="00286DAB"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  <w:t>Decrease manual handling</w:t>
            </w:r>
          </w:p>
          <w:p w:rsidR="00672D3D" w:rsidRDefault="00672D3D" w:rsidP="00DE7592">
            <w:pPr>
              <w:tabs>
                <w:tab w:val="left" w:pos="807"/>
              </w:tabs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</w:pPr>
          </w:p>
          <w:permStart w:id="1016814452" w:edGrp="everyone"/>
          <w:p w:rsidR="004716EE" w:rsidRPr="004716EE" w:rsidRDefault="00E36CDD" w:rsidP="00672D3D">
            <w:pPr>
              <w:tabs>
                <w:tab w:val="left" w:pos="807"/>
              </w:tabs>
              <w:rPr>
                <w:rFonts w:ascii="Arial Narrow" w:hAnsi="Arial Narrow"/>
                <w:b/>
                <w:lang w:val="en-AU" w:eastAsia="en-US"/>
              </w:rPr>
            </w:pPr>
            <w:sdt>
              <w:sdtPr>
                <w:rPr>
                  <w:rFonts w:asciiTheme="minorHAnsi" w:hAnsiTheme="minorHAnsi" w:cs="Arial"/>
                  <w:b/>
                  <w:bCs/>
                  <w:sz w:val="22"/>
                  <w:szCs w:val="22"/>
                  <w:lang w:val="en-AU" w:eastAsia="en-US"/>
                </w:rPr>
                <w:id w:val="-273250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2BEA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  <w:lang w:val="en-AU" w:eastAsia="en-US"/>
                  </w:rPr>
                  <w:t>☐</w:t>
                </w:r>
              </w:sdtContent>
            </w:sdt>
            <w:permEnd w:id="1016814452"/>
            <w:r w:rsidR="00672D3D" w:rsidRPr="00286DAB">
              <w:rPr>
                <w:rFonts w:asciiTheme="minorHAnsi" w:hAnsiTheme="minorHAnsi" w:cs="Arial"/>
                <w:b/>
                <w:bCs/>
                <w:sz w:val="22"/>
                <w:szCs w:val="22"/>
                <w:lang w:val="en-AU" w:eastAsia="en-US"/>
              </w:rPr>
              <w:t xml:space="preserve"> </w:t>
            </w:r>
            <w:r w:rsidR="00672D3D">
              <w:rPr>
                <w:rFonts w:asciiTheme="minorHAnsi" w:hAnsiTheme="minorHAnsi" w:cs="Arial"/>
                <w:bCs/>
                <w:sz w:val="22"/>
                <w:szCs w:val="22"/>
                <w:lang w:val="en-AU" w:eastAsia="en-US"/>
              </w:rPr>
              <w:t>Maintain ability to manage personal cares</w:t>
            </w:r>
          </w:p>
        </w:tc>
      </w:tr>
      <w:tr w:rsidR="00A00143" w:rsidRPr="00BD443C" w:rsidTr="00E01B2C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21" w:type="dxa"/>
          <w:wAfter w:w="29" w:type="dxa"/>
          <w:trHeight w:val="454"/>
        </w:trPr>
        <w:tc>
          <w:tcPr>
            <w:tcW w:w="10725" w:type="dxa"/>
            <w:gridSpan w:val="12"/>
            <w:tcBorders>
              <w:right w:val="single" w:sz="2" w:space="0" w:color="auto"/>
            </w:tcBorders>
            <w:shd w:val="clear" w:color="auto" w:fill="000000" w:themeFill="text1"/>
          </w:tcPr>
          <w:p w:rsidR="00A00143" w:rsidRPr="00A00143" w:rsidRDefault="00672D3D" w:rsidP="00A00143">
            <w:pPr>
              <w:tabs>
                <w:tab w:val="left" w:pos="3345"/>
                <w:tab w:val="left" w:pos="6237"/>
                <w:tab w:val="left" w:pos="9185"/>
              </w:tabs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S</w:t>
            </w:r>
            <w:r w:rsidR="00A00143" w:rsidRPr="00A00143">
              <w:rPr>
                <w:rFonts w:asciiTheme="minorHAnsi" w:hAnsiTheme="minorHAnsi"/>
                <w:b/>
                <w:bCs/>
              </w:rPr>
              <w:t>UPINE EVALUATION</w:t>
            </w:r>
            <w:r w:rsidR="00A00143">
              <w:rPr>
                <w:rFonts w:asciiTheme="minorHAnsi" w:hAnsiTheme="minorHAnsi"/>
                <w:b/>
                <w:bCs/>
              </w:rPr>
              <w:t>:</w:t>
            </w:r>
            <w:r w:rsidR="00A00143">
              <w:rPr>
                <w:rFonts w:ascii="Arial Narrow" w:hAnsi="Arial Narrow"/>
                <w:bCs/>
                <w:i/>
                <w:sz w:val="20"/>
              </w:rPr>
              <w:t xml:space="preserve"> </w:t>
            </w:r>
            <w:r w:rsidR="00A00143" w:rsidRPr="00345C18">
              <w:rPr>
                <w:rFonts w:asciiTheme="minorHAnsi" w:hAnsiTheme="minorHAnsi"/>
                <w:bCs/>
                <w:i/>
                <w:sz w:val="20"/>
              </w:rPr>
              <w:t>Prior to assessment, align shoulder &amp; pelvic girdle</w:t>
            </w:r>
            <w:r w:rsidR="004F184B">
              <w:rPr>
                <w:rFonts w:asciiTheme="minorHAnsi" w:hAnsiTheme="minorHAnsi"/>
                <w:bCs/>
                <w:i/>
                <w:sz w:val="20"/>
              </w:rPr>
              <w:t xml:space="preserve"> as able</w:t>
            </w:r>
            <w:r w:rsidR="00A00143" w:rsidRPr="00345C18">
              <w:rPr>
                <w:rFonts w:asciiTheme="minorHAnsi" w:hAnsiTheme="minorHAnsi"/>
                <w:bCs/>
                <w:i/>
                <w:sz w:val="20"/>
              </w:rPr>
              <w:t>, support into some hip &amp; neck flexion for people with increased tone or who are hard to mobilise.</w:t>
            </w:r>
            <w:r w:rsidR="00BD20EB" w:rsidRPr="00345C18">
              <w:rPr>
                <w:rFonts w:asciiTheme="minorHAnsi" w:hAnsiTheme="minorHAnsi"/>
                <w:bCs/>
                <w:i/>
                <w:sz w:val="20"/>
              </w:rPr>
              <w:t xml:space="preserve"> Passive range of movement (PROM) is assessed.</w:t>
            </w:r>
          </w:p>
        </w:tc>
      </w:tr>
      <w:tr w:rsidR="00434DEA" w:rsidTr="00E01B2C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21" w:type="dxa"/>
          <w:wAfter w:w="29" w:type="dxa"/>
          <w:trHeight w:val="353"/>
        </w:trPr>
        <w:tc>
          <w:tcPr>
            <w:tcW w:w="7329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434DEA" w:rsidRPr="00434DEA" w:rsidRDefault="00434DEA" w:rsidP="00BD20EB">
            <w:pPr>
              <w:tabs>
                <w:tab w:val="left" w:pos="3345"/>
                <w:tab w:val="left" w:pos="6237"/>
                <w:tab w:val="left" w:pos="9185"/>
              </w:tabs>
              <w:rPr>
                <w:rFonts w:asciiTheme="minorHAnsi" w:hAnsiTheme="minorHAnsi" w:cs="Tahoma"/>
                <w:bCs/>
                <w:sz w:val="22"/>
                <w:szCs w:val="22"/>
              </w:rPr>
            </w:pPr>
            <w:r w:rsidRPr="00434DEA">
              <w:rPr>
                <w:rFonts w:asciiTheme="minorHAnsi" w:hAnsiTheme="minorHAnsi"/>
                <w:bCs/>
                <w:sz w:val="22"/>
                <w:szCs w:val="22"/>
              </w:rPr>
              <w:t xml:space="preserve">NAD = </w:t>
            </w:r>
            <w:r w:rsidR="00B611DE">
              <w:rPr>
                <w:rFonts w:asciiTheme="minorHAnsi" w:hAnsiTheme="minorHAnsi" w:cs="Tahoma"/>
                <w:bCs/>
                <w:sz w:val="22"/>
                <w:szCs w:val="22"/>
              </w:rPr>
              <w:t>Nothing abnormal detected</w:t>
            </w:r>
            <w:r w:rsidRPr="00434DEA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Tahoma"/>
                <w:bCs/>
                <w:sz w:val="22"/>
                <w:szCs w:val="22"/>
              </w:rPr>
              <w:t xml:space="preserve">- has full </w:t>
            </w:r>
            <w:r w:rsidR="00BD20EB">
              <w:rPr>
                <w:rFonts w:asciiTheme="minorHAnsi" w:hAnsiTheme="minorHAnsi" w:cs="Tahoma"/>
                <w:bCs/>
                <w:sz w:val="22"/>
                <w:szCs w:val="22"/>
              </w:rPr>
              <w:t>PROM</w:t>
            </w:r>
            <w:r>
              <w:rPr>
                <w:rFonts w:asciiTheme="minorHAnsi" w:hAnsiTheme="minorHAnsi" w:cs="Tahoma"/>
                <w:bCs/>
                <w:sz w:val="22"/>
                <w:szCs w:val="22"/>
              </w:rPr>
              <w:t xml:space="preserve">. </w:t>
            </w:r>
            <w:r w:rsidRPr="00434DEA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    </w:t>
            </w:r>
            <w:r w:rsidRPr="00434DEA">
              <w:rPr>
                <w:rFonts w:asciiTheme="minorHAnsi" w:hAnsiTheme="minorHAnsi" w:cs="Tahoma"/>
                <w:sz w:val="22"/>
                <w:szCs w:val="22"/>
              </w:rPr>
              <w:t xml:space="preserve">                                                                               </w:t>
            </w:r>
          </w:p>
        </w:tc>
        <w:tc>
          <w:tcPr>
            <w:tcW w:w="3396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434DEA" w:rsidRPr="00434DEA" w:rsidRDefault="00345C18" w:rsidP="00345C18">
            <w:pPr>
              <w:tabs>
                <w:tab w:val="left" w:pos="3345"/>
                <w:tab w:val="left" w:pos="6237"/>
                <w:tab w:val="left" w:pos="9185"/>
              </w:tabs>
              <w:rPr>
                <w:rFonts w:asciiTheme="minorHAnsi" w:hAnsiTheme="minorHAnsi"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Describe r</w:t>
            </w:r>
            <w:r w:rsidR="00434DEA" w:rsidRPr="00434DEA">
              <w:rPr>
                <w:rFonts w:asciiTheme="minorHAnsi" w:hAnsiTheme="minorHAnsi" w:cs="Tahoma"/>
                <w:sz w:val="22"/>
                <w:szCs w:val="22"/>
              </w:rPr>
              <w:t>equirements</w:t>
            </w:r>
            <w:r w:rsidR="00434DEA" w:rsidRPr="00434DEA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for </w:t>
            </w:r>
            <w:r w:rsidR="00434DEA" w:rsidRPr="00434DEA">
              <w:rPr>
                <w:rFonts w:asciiTheme="minorHAnsi" w:hAnsiTheme="minorHAnsi" w:cs="Tahoma"/>
                <w:bCs/>
                <w:sz w:val="22"/>
                <w:szCs w:val="22"/>
              </w:rPr>
              <w:sym w:font="Wingdings 3" w:char="F0DC"/>
            </w:r>
            <w:r w:rsidR="00434DEA" w:rsidRPr="00434DEA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 ROM &amp; points</w:t>
            </w:r>
            <w:r w:rsidR="00434DEA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of control </w:t>
            </w:r>
            <w:r>
              <w:rPr>
                <w:rFonts w:asciiTheme="minorHAnsi" w:hAnsiTheme="minorHAnsi" w:cs="Tahoma"/>
                <w:bCs/>
                <w:sz w:val="22"/>
                <w:szCs w:val="22"/>
              </w:rPr>
              <w:t>needed for optimal positioning below:</w:t>
            </w:r>
            <w:r w:rsidR="00434DEA" w:rsidRPr="00434DEA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</w:t>
            </w:r>
          </w:p>
        </w:tc>
      </w:tr>
      <w:tr w:rsidR="00434DEA" w:rsidTr="00E01B2C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21" w:type="dxa"/>
          <w:wAfter w:w="29" w:type="dxa"/>
          <w:trHeight w:val="352"/>
        </w:trPr>
        <w:tc>
          <w:tcPr>
            <w:tcW w:w="7329" w:type="dxa"/>
            <w:gridSpan w:val="11"/>
            <w:tcBorders>
              <w:right w:val="single" w:sz="4" w:space="0" w:color="auto"/>
            </w:tcBorders>
            <w:shd w:val="clear" w:color="auto" w:fill="000000" w:themeFill="text1"/>
          </w:tcPr>
          <w:p w:rsidR="00434DEA" w:rsidRPr="00BD20EB" w:rsidRDefault="00434DEA" w:rsidP="00BD20EB">
            <w:pPr>
              <w:tabs>
                <w:tab w:val="left" w:pos="1020"/>
              </w:tabs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/>
                <w:bCs/>
              </w:rPr>
              <w:t>PELVI</w:t>
            </w:r>
            <w:r w:rsidR="00BD20EB" w:rsidRPr="002F2AC1">
              <w:rPr>
                <w:rFonts w:asciiTheme="minorHAnsi" w:hAnsiTheme="minorHAnsi"/>
                <w:b/>
                <w:bCs/>
              </w:rPr>
              <w:t>S</w:t>
            </w:r>
            <w:r w:rsidR="00345C18" w:rsidRPr="002F2AC1">
              <w:rPr>
                <w:rFonts w:asciiTheme="minorHAnsi" w:hAnsiTheme="minorHAnsi"/>
                <w:b/>
                <w:bCs/>
              </w:rPr>
              <w:t xml:space="preserve"> &amp; SPINE</w:t>
            </w:r>
            <w:r w:rsidR="00345C18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="00345C18" w:rsidRPr="00345C18">
              <w:rPr>
                <w:rFonts w:asciiTheme="minorHAnsi" w:hAnsiTheme="minorHAnsi"/>
                <w:bCs/>
                <w:sz w:val="22"/>
                <w:szCs w:val="22"/>
              </w:rPr>
              <w:t xml:space="preserve">– </w:t>
            </w:r>
            <w:r w:rsidR="00345C18" w:rsidRPr="00345C18">
              <w:rPr>
                <w:rFonts w:asciiTheme="minorHAnsi" w:hAnsiTheme="minorHAnsi"/>
                <w:bCs/>
                <w:i/>
                <w:sz w:val="20"/>
                <w:szCs w:val="20"/>
              </w:rPr>
              <w:t>assess further in sitting</w:t>
            </w:r>
            <w:r w:rsidR="00BD20EB" w:rsidRPr="00BD20EB">
              <w:rPr>
                <w:rFonts w:asciiTheme="minorHAnsi" w:hAnsiTheme="minorHAns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3396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434DEA" w:rsidRPr="0009290D" w:rsidRDefault="00434DEA" w:rsidP="00961DD0">
            <w:pPr>
              <w:tabs>
                <w:tab w:val="left" w:pos="3345"/>
                <w:tab w:val="left" w:pos="6237"/>
                <w:tab w:val="left" w:pos="9185"/>
              </w:tabs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</w:tr>
      <w:tr w:rsidR="00434DEA" w:rsidRPr="00BD443C" w:rsidTr="00E01B2C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21" w:type="dxa"/>
          <w:wAfter w:w="29" w:type="dxa"/>
          <w:trHeight w:val="381"/>
        </w:trPr>
        <w:tc>
          <w:tcPr>
            <w:tcW w:w="1585" w:type="dxa"/>
            <w:tcBorders>
              <w:right w:val="single" w:sz="4" w:space="0" w:color="auto"/>
            </w:tcBorders>
          </w:tcPr>
          <w:p w:rsidR="00434DEA" w:rsidRPr="00BD20EB" w:rsidRDefault="00434DEA" w:rsidP="00961DD0">
            <w:pPr>
              <w:spacing w:before="12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D20EB">
              <w:rPr>
                <w:rFonts w:asciiTheme="minorHAnsi" w:hAnsiTheme="minorHAnsi"/>
                <w:b/>
                <w:bCs/>
                <w:sz w:val="22"/>
                <w:szCs w:val="22"/>
              </w:rPr>
              <w:t>TILT</w:t>
            </w:r>
          </w:p>
          <w:p w:rsidR="00434DEA" w:rsidRPr="00BD20EB" w:rsidRDefault="00345C18" w:rsidP="00961DD0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NAD  </w:t>
            </w:r>
            <w:permStart w:id="1858421129" w:edGrp="everyone"/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1180467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08CC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1858421129"/>
          </w:p>
          <w:p w:rsidR="00434DEA" w:rsidRPr="00BD20EB" w:rsidRDefault="00434DEA" w:rsidP="00961DD0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permStart w:id="841759768" w:edGrp="everyone"/>
        <w:tc>
          <w:tcPr>
            <w:tcW w:w="1406" w:type="dxa"/>
            <w:gridSpan w:val="2"/>
            <w:tcBorders>
              <w:right w:val="nil"/>
            </w:tcBorders>
          </w:tcPr>
          <w:p w:rsidR="00434DEA" w:rsidRPr="00BD20EB" w:rsidRDefault="00E36CDD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-1258208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08CC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841759768"/>
            <w:r w:rsidR="002F08CC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34DEA" w:rsidRPr="00BD20EB">
              <w:rPr>
                <w:rFonts w:asciiTheme="minorHAnsi" w:hAnsiTheme="minorHAnsi"/>
                <w:bCs/>
                <w:sz w:val="22"/>
                <w:szCs w:val="22"/>
              </w:rPr>
              <w:t xml:space="preserve">POST </w:t>
            </w:r>
          </w:p>
          <w:permStart w:id="666987581" w:edGrp="everyone"/>
          <w:p w:rsidR="00434DEA" w:rsidRDefault="00E36CDD" w:rsidP="00961DD0">
            <w:pPr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512042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08C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666987581"/>
            <w:r w:rsidR="002F08C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34DEA" w:rsidRPr="00BD20EB">
              <w:rPr>
                <w:rFonts w:asciiTheme="minorHAnsi" w:hAnsiTheme="minorHAnsi"/>
                <w:sz w:val="22"/>
                <w:szCs w:val="22"/>
              </w:rPr>
              <w:t>ANT</w:t>
            </w:r>
          </w:p>
          <w:permStart w:id="78397924" w:edGrp="everyone"/>
          <w:p w:rsidR="00BD20EB" w:rsidRPr="00BD20EB" w:rsidRDefault="00E36CDD" w:rsidP="00961DD0">
            <w:pPr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656293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08C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78397924"/>
            <w:r w:rsidR="002F08C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D20EB">
              <w:rPr>
                <w:rFonts w:asciiTheme="minorHAnsi" w:hAnsiTheme="minorHAnsi"/>
                <w:sz w:val="22"/>
                <w:szCs w:val="22"/>
              </w:rPr>
              <w:t xml:space="preserve">NEUTRAL                 </w:t>
            </w:r>
          </w:p>
        </w:tc>
        <w:tc>
          <w:tcPr>
            <w:tcW w:w="573" w:type="dxa"/>
            <w:gridSpan w:val="2"/>
            <w:tcBorders>
              <w:left w:val="nil"/>
              <w:right w:val="single" w:sz="4" w:space="0" w:color="auto"/>
            </w:tcBorders>
          </w:tcPr>
          <w:p w:rsidR="00434DEA" w:rsidRPr="00BD20EB" w:rsidRDefault="00434DEA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permStart w:id="1590582927" w:edGrp="everyone"/>
        <w:tc>
          <w:tcPr>
            <w:tcW w:w="1487" w:type="dxa"/>
            <w:gridSpan w:val="4"/>
            <w:tcBorders>
              <w:right w:val="nil"/>
            </w:tcBorders>
          </w:tcPr>
          <w:p w:rsidR="00434DEA" w:rsidRPr="00BD20EB" w:rsidRDefault="00E36CDD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1589495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7628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1590582927"/>
            <w:r w:rsidR="00F97628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34DEA" w:rsidRPr="00BD20EB">
              <w:rPr>
                <w:rFonts w:asciiTheme="minorHAnsi" w:hAnsiTheme="minorHAnsi"/>
                <w:bCs/>
                <w:sz w:val="22"/>
                <w:szCs w:val="22"/>
              </w:rPr>
              <w:t>FLEX</w:t>
            </w:r>
            <w:r w:rsidR="00BD20EB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</w:p>
          <w:permStart w:id="577588349" w:edGrp="everyone"/>
          <w:p w:rsidR="00434DEA" w:rsidRPr="00BD20EB" w:rsidRDefault="00E36CDD" w:rsidP="00961DD0">
            <w:pPr>
              <w:rPr>
                <w:rFonts w:asciiTheme="minorHAnsi" w:hAnsi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96025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7628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577588349"/>
            <w:r w:rsidR="00F9762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34DEA" w:rsidRPr="00BD20EB">
              <w:rPr>
                <w:rFonts w:asciiTheme="minorHAnsi" w:hAnsiTheme="minorHAnsi"/>
                <w:sz w:val="22"/>
                <w:szCs w:val="22"/>
              </w:rPr>
              <w:t>FIXED</w:t>
            </w:r>
          </w:p>
        </w:tc>
        <w:tc>
          <w:tcPr>
            <w:tcW w:w="1006" w:type="dxa"/>
            <w:tcBorders>
              <w:left w:val="nil"/>
              <w:right w:val="single" w:sz="4" w:space="0" w:color="auto"/>
            </w:tcBorders>
          </w:tcPr>
          <w:p w:rsidR="00434DEA" w:rsidRDefault="00434DEA" w:rsidP="00E01B2C">
            <w:pPr>
              <w:spacing w:before="120"/>
              <w:rPr>
                <w:rFonts w:asciiTheme="minorHAnsi" w:hAnsiTheme="minorHAnsi"/>
                <w:sz w:val="22"/>
                <w:szCs w:val="22"/>
              </w:rPr>
            </w:pPr>
          </w:p>
          <w:p w:rsidR="00345C18" w:rsidRPr="00BD20EB" w:rsidRDefault="00345C18" w:rsidP="00961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668" w:type="dxa"/>
            <w:gridSpan w:val="2"/>
            <w:vMerge w:val="restart"/>
          </w:tcPr>
          <w:p w:rsidR="00434DEA" w:rsidRPr="005E4FE5" w:rsidRDefault="00434DEA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  <w:permStart w:id="214327135" w:edGrp="everyone"/>
            <w:permEnd w:id="214327135"/>
          </w:p>
          <w:p w:rsidR="00BD20EB" w:rsidRPr="00BD443C" w:rsidRDefault="00BD20EB" w:rsidP="00961DD0">
            <w:pPr>
              <w:spacing w:before="120"/>
              <w:rPr>
                <w:bCs/>
              </w:rPr>
            </w:pPr>
          </w:p>
        </w:tc>
      </w:tr>
      <w:tr w:rsidR="00434DEA" w:rsidRPr="00BD443C" w:rsidTr="00E01B2C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21" w:type="dxa"/>
          <w:wAfter w:w="29" w:type="dxa"/>
          <w:trHeight w:val="772"/>
        </w:trPr>
        <w:tc>
          <w:tcPr>
            <w:tcW w:w="1585" w:type="dxa"/>
            <w:tcBorders>
              <w:bottom w:val="single" w:sz="4" w:space="0" w:color="auto"/>
              <w:right w:val="single" w:sz="4" w:space="0" w:color="auto"/>
            </w:tcBorders>
          </w:tcPr>
          <w:p w:rsidR="00434DEA" w:rsidRPr="00BD20EB" w:rsidRDefault="00434DEA" w:rsidP="00961DD0">
            <w:pPr>
              <w:spacing w:before="12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D20EB">
              <w:rPr>
                <w:rFonts w:asciiTheme="minorHAnsi" w:hAnsiTheme="minorHAnsi"/>
                <w:b/>
                <w:bCs/>
                <w:sz w:val="22"/>
                <w:szCs w:val="22"/>
              </w:rPr>
              <w:t>OBLIQUITY</w:t>
            </w:r>
          </w:p>
          <w:p w:rsidR="00434DEA" w:rsidRPr="00BD20EB" w:rsidRDefault="00434DEA" w:rsidP="00961DD0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D20EB">
              <w:rPr>
                <w:rFonts w:asciiTheme="minorHAnsi" w:hAnsiTheme="minorHAnsi"/>
                <w:bCs/>
                <w:sz w:val="22"/>
                <w:szCs w:val="22"/>
              </w:rPr>
              <w:t>NAD</w:t>
            </w:r>
            <w:r w:rsidRPr="00BD20E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</w:t>
            </w:r>
            <w:permStart w:id="2025138841" w:edGrp="everyone"/>
            <w:sdt>
              <w:sdtPr>
                <w:rPr>
                  <w:rFonts w:asciiTheme="minorHAnsi" w:hAnsiTheme="minorHAnsi"/>
                  <w:b/>
                  <w:bCs/>
                  <w:sz w:val="22"/>
                  <w:szCs w:val="22"/>
                </w:rPr>
                <w:id w:val="124429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B2C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permEnd w:id="2025138841"/>
          </w:p>
          <w:p w:rsidR="00434DEA" w:rsidRPr="00BD20EB" w:rsidRDefault="00434DEA" w:rsidP="00961DD0">
            <w:pPr>
              <w:rPr>
                <w:rFonts w:asciiTheme="minorHAnsi" w:hAnsiTheme="minorHAnsi"/>
                <w:bCs/>
                <w:i/>
                <w:sz w:val="18"/>
                <w:szCs w:val="18"/>
              </w:rPr>
            </w:pPr>
            <w:r w:rsidRPr="00BD20EB">
              <w:rPr>
                <w:rFonts w:asciiTheme="minorHAnsi" w:hAnsiTheme="minorHAnsi"/>
                <w:bCs/>
                <w:i/>
                <w:sz w:val="18"/>
                <w:szCs w:val="18"/>
              </w:rPr>
              <w:t>(Down on…..)</w:t>
            </w:r>
          </w:p>
        </w:tc>
        <w:permStart w:id="862001594" w:edGrp="everyone"/>
        <w:tc>
          <w:tcPr>
            <w:tcW w:w="1406" w:type="dxa"/>
            <w:gridSpan w:val="2"/>
            <w:tcBorders>
              <w:bottom w:val="single" w:sz="4" w:space="0" w:color="auto"/>
              <w:right w:val="nil"/>
            </w:tcBorders>
          </w:tcPr>
          <w:p w:rsidR="00434DEA" w:rsidRPr="00BD20EB" w:rsidRDefault="00E36CDD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-1900588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08CC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862001594"/>
            <w:r w:rsidR="002F08CC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34DEA" w:rsidRPr="00BD20EB">
              <w:rPr>
                <w:rFonts w:asciiTheme="minorHAnsi" w:hAnsiTheme="minorHAnsi"/>
                <w:bCs/>
                <w:sz w:val="22"/>
                <w:szCs w:val="22"/>
              </w:rPr>
              <w:t>RIGHT</w:t>
            </w:r>
          </w:p>
          <w:permStart w:id="1540309418" w:edGrp="everyone"/>
          <w:p w:rsidR="00434DEA" w:rsidRDefault="00E36CDD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-87923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08CC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1540309418"/>
            <w:r w:rsidR="002F08CC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34DEA" w:rsidRPr="00BD20EB">
              <w:rPr>
                <w:rFonts w:asciiTheme="minorHAnsi" w:hAnsiTheme="minorHAnsi"/>
                <w:bCs/>
                <w:sz w:val="22"/>
                <w:szCs w:val="22"/>
              </w:rPr>
              <w:t>LEFT</w:t>
            </w:r>
          </w:p>
          <w:permStart w:id="636639572" w:edGrp="everyone"/>
          <w:p w:rsidR="00345C18" w:rsidRPr="00BD20EB" w:rsidRDefault="00E36CDD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-11526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08CC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636639572"/>
            <w:r w:rsidR="002F08CC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345C18">
              <w:rPr>
                <w:rFonts w:asciiTheme="minorHAnsi" w:hAnsiTheme="minorHAnsi"/>
                <w:bCs/>
                <w:sz w:val="22"/>
                <w:szCs w:val="22"/>
              </w:rPr>
              <w:t>NEUTRAL</w:t>
            </w:r>
          </w:p>
        </w:tc>
        <w:tc>
          <w:tcPr>
            <w:tcW w:w="57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45C18" w:rsidRPr="00BD20EB" w:rsidRDefault="00345C18" w:rsidP="002F08CC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permStart w:id="692674426" w:edGrp="everyone"/>
        <w:tc>
          <w:tcPr>
            <w:tcW w:w="1487" w:type="dxa"/>
            <w:gridSpan w:val="4"/>
            <w:tcBorders>
              <w:bottom w:val="single" w:sz="4" w:space="0" w:color="auto"/>
              <w:right w:val="nil"/>
            </w:tcBorders>
          </w:tcPr>
          <w:p w:rsidR="00434DEA" w:rsidRPr="00BD20EB" w:rsidRDefault="00E36CDD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-86766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7628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692674426"/>
            <w:r w:rsidR="00F97628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34DEA" w:rsidRPr="00BD20EB">
              <w:rPr>
                <w:rFonts w:asciiTheme="minorHAnsi" w:hAnsiTheme="minorHAnsi"/>
                <w:bCs/>
                <w:sz w:val="22"/>
                <w:szCs w:val="22"/>
              </w:rPr>
              <w:t>FLEX</w:t>
            </w:r>
          </w:p>
          <w:permStart w:id="831527127" w:edGrp="everyone"/>
          <w:p w:rsidR="00434DEA" w:rsidRPr="00BD20EB" w:rsidRDefault="00E36CDD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-2077417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7628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831527127"/>
            <w:r w:rsidR="00F97628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34DEA" w:rsidRPr="00BD20EB">
              <w:rPr>
                <w:rFonts w:asciiTheme="minorHAnsi" w:hAnsiTheme="minorHAnsi"/>
                <w:bCs/>
                <w:sz w:val="22"/>
                <w:szCs w:val="22"/>
              </w:rPr>
              <w:t>FIXED</w:t>
            </w: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34DEA" w:rsidRPr="00BD20EB" w:rsidRDefault="00434DEA" w:rsidP="00E01B2C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4668" w:type="dxa"/>
            <w:gridSpan w:val="2"/>
            <w:vMerge/>
          </w:tcPr>
          <w:p w:rsidR="00434DEA" w:rsidRPr="00BD443C" w:rsidRDefault="00434DEA" w:rsidP="00961DD0">
            <w:pPr>
              <w:spacing w:before="120"/>
              <w:rPr>
                <w:bCs/>
              </w:rPr>
            </w:pPr>
          </w:p>
        </w:tc>
      </w:tr>
      <w:tr w:rsidR="00434DEA" w:rsidRPr="00BD443C" w:rsidTr="00E01B2C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21" w:type="dxa"/>
          <w:wAfter w:w="29" w:type="dxa"/>
          <w:trHeight w:val="926"/>
        </w:trPr>
        <w:tc>
          <w:tcPr>
            <w:tcW w:w="1585" w:type="dxa"/>
            <w:tcBorders>
              <w:right w:val="single" w:sz="4" w:space="0" w:color="auto"/>
            </w:tcBorders>
          </w:tcPr>
          <w:p w:rsidR="00434DEA" w:rsidRPr="00BD20EB" w:rsidRDefault="00434DEA" w:rsidP="00961DD0">
            <w:pPr>
              <w:spacing w:before="12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D20EB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 xml:space="preserve">ROTATION </w:t>
            </w:r>
          </w:p>
          <w:p w:rsidR="00434DEA" w:rsidRPr="00BD20EB" w:rsidRDefault="00434DEA" w:rsidP="00961DD0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D20EB">
              <w:rPr>
                <w:rFonts w:asciiTheme="minorHAnsi" w:hAnsiTheme="minorHAnsi"/>
                <w:bCs/>
                <w:sz w:val="22"/>
                <w:szCs w:val="22"/>
              </w:rPr>
              <w:t>NAD</w:t>
            </w:r>
            <w:r w:rsidRPr="00BD20E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="00345C18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permStart w:id="1345263652" w:edGrp="everyone"/>
            <w:sdt>
              <w:sdtPr>
                <w:rPr>
                  <w:rFonts w:asciiTheme="minorHAnsi" w:hAnsiTheme="minorHAnsi"/>
                  <w:b/>
                  <w:bCs/>
                  <w:sz w:val="22"/>
                  <w:szCs w:val="22"/>
                </w:rPr>
                <w:id w:val="-145052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B2C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permEnd w:id="1345263652"/>
          </w:p>
          <w:p w:rsidR="00434DEA" w:rsidRPr="00BD20EB" w:rsidRDefault="00434DEA" w:rsidP="00961DD0">
            <w:pPr>
              <w:rPr>
                <w:rFonts w:asciiTheme="minorHAnsi" w:hAnsiTheme="minorHAnsi"/>
                <w:bCs/>
                <w:i/>
                <w:sz w:val="18"/>
                <w:szCs w:val="18"/>
              </w:rPr>
            </w:pPr>
            <w:r w:rsidRPr="00BD20EB">
              <w:rPr>
                <w:rFonts w:asciiTheme="minorHAnsi" w:hAnsiTheme="minorHAnsi"/>
                <w:bCs/>
                <w:i/>
                <w:sz w:val="18"/>
                <w:szCs w:val="18"/>
              </w:rPr>
              <w:t>(Towards the….)</w:t>
            </w:r>
          </w:p>
        </w:tc>
        <w:permStart w:id="584996566" w:edGrp="everyone"/>
        <w:tc>
          <w:tcPr>
            <w:tcW w:w="1406" w:type="dxa"/>
            <w:gridSpan w:val="2"/>
            <w:tcBorders>
              <w:right w:val="nil"/>
            </w:tcBorders>
          </w:tcPr>
          <w:p w:rsidR="00434DEA" w:rsidRPr="00BD20EB" w:rsidRDefault="00E36CDD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-635486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B2C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584996566"/>
            <w:r w:rsidR="00E01B2C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34DEA" w:rsidRPr="00BD20EB">
              <w:rPr>
                <w:rFonts w:asciiTheme="minorHAnsi" w:hAnsiTheme="minorHAnsi"/>
                <w:bCs/>
                <w:sz w:val="22"/>
                <w:szCs w:val="22"/>
              </w:rPr>
              <w:t xml:space="preserve">RIGHT </w:t>
            </w:r>
          </w:p>
          <w:permStart w:id="2107992290" w:edGrp="everyone"/>
          <w:p w:rsidR="00434DEA" w:rsidRDefault="00E36CDD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372508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B2C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2107992290"/>
            <w:r w:rsidR="00E01B2C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34DEA" w:rsidRPr="00BD20EB">
              <w:rPr>
                <w:rFonts w:asciiTheme="minorHAnsi" w:hAnsiTheme="minorHAnsi"/>
                <w:bCs/>
                <w:sz w:val="22"/>
                <w:szCs w:val="22"/>
              </w:rPr>
              <w:t>LEFT</w:t>
            </w:r>
          </w:p>
          <w:permStart w:id="2143881602" w:edGrp="everyone"/>
          <w:p w:rsidR="00345C18" w:rsidRPr="00BD20EB" w:rsidRDefault="00E36CDD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808211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B2C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2143881602"/>
            <w:r w:rsidR="00E01B2C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345C18">
              <w:rPr>
                <w:rFonts w:asciiTheme="minorHAnsi" w:hAnsiTheme="minorHAnsi"/>
                <w:bCs/>
                <w:sz w:val="22"/>
                <w:szCs w:val="22"/>
              </w:rPr>
              <w:t>NEUTRAL</w:t>
            </w:r>
          </w:p>
        </w:tc>
        <w:tc>
          <w:tcPr>
            <w:tcW w:w="573" w:type="dxa"/>
            <w:gridSpan w:val="2"/>
            <w:tcBorders>
              <w:left w:val="nil"/>
              <w:right w:val="single" w:sz="4" w:space="0" w:color="auto"/>
            </w:tcBorders>
          </w:tcPr>
          <w:p w:rsidR="00434DEA" w:rsidRPr="00BD20EB" w:rsidRDefault="00434DEA" w:rsidP="00E01B2C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permStart w:id="1857358170" w:edGrp="everyone"/>
        <w:tc>
          <w:tcPr>
            <w:tcW w:w="1487" w:type="dxa"/>
            <w:gridSpan w:val="4"/>
            <w:tcBorders>
              <w:right w:val="nil"/>
            </w:tcBorders>
          </w:tcPr>
          <w:p w:rsidR="00434DEA" w:rsidRPr="00BD20EB" w:rsidRDefault="00E36CDD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-1537498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7628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1857358170"/>
            <w:r w:rsidR="00F97628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34DEA" w:rsidRPr="00BD20EB">
              <w:rPr>
                <w:rFonts w:asciiTheme="minorHAnsi" w:hAnsiTheme="minorHAnsi"/>
                <w:bCs/>
                <w:sz w:val="22"/>
                <w:szCs w:val="22"/>
              </w:rPr>
              <w:t>FLEX</w:t>
            </w:r>
          </w:p>
          <w:permStart w:id="135293992" w:edGrp="everyone"/>
          <w:p w:rsidR="00434DEA" w:rsidRPr="00BD20EB" w:rsidRDefault="00E36CDD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51581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7628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135293992"/>
            <w:r w:rsidR="00F97628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34DEA" w:rsidRPr="00BD20EB">
              <w:rPr>
                <w:rFonts w:asciiTheme="minorHAnsi" w:hAnsiTheme="minorHAnsi"/>
                <w:bCs/>
                <w:sz w:val="22"/>
                <w:szCs w:val="22"/>
              </w:rPr>
              <w:t>FIXED</w:t>
            </w:r>
          </w:p>
        </w:tc>
        <w:tc>
          <w:tcPr>
            <w:tcW w:w="1006" w:type="dxa"/>
            <w:tcBorders>
              <w:left w:val="nil"/>
              <w:right w:val="single" w:sz="4" w:space="0" w:color="auto"/>
            </w:tcBorders>
          </w:tcPr>
          <w:p w:rsidR="00434DEA" w:rsidRPr="00BD20EB" w:rsidRDefault="00434DEA" w:rsidP="00E01B2C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</w:p>
          <w:p w:rsidR="00434DEA" w:rsidRPr="00BD20EB" w:rsidRDefault="00434DEA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4668" w:type="dxa"/>
            <w:gridSpan w:val="2"/>
            <w:vMerge/>
          </w:tcPr>
          <w:p w:rsidR="00434DEA" w:rsidRPr="00BD443C" w:rsidRDefault="00434DEA" w:rsidP="00961DD0">
            <w:pPr>
              <w:spacing w:before="120"/>
              <w:rPr>
                <w:bCs/>
              </w:rPr>
            </w:pPr>
          </w:p>
        </w:tc>
      </w:tr>
      <w:tr w:rsidR="00434DEA" w:rsidRPr="00BD443C" w:rsidTr="00E01B2C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21" w:type="dxa"/>
          <w:wAfter w:w="29" w:type="dxa"/>
          <w:trHeight w:val="1113"/>
        </w:trPr>
        <w:tc>
          <w:tcPr>
            <w:tcW w:w="1585" w:type="dxa"/>
            <w:tcBorders>
              <w:bottom w:val="single" w:sz="4" w:space="0" w:color="auto"/>
              <w:right w:val="single" w:sz="4" w:space="0" w:color="auto"/>
            </w:tcBorders>
          </w:tcPr>
          <w:p w:rsidR="00434DEA" w:rsidRPr="00BD20EB" w:rsidRDefault="00434DEA" w:rsidP="00345C18">
            <w:pPr>
              <w:spacing w:before="12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D20E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SCOLIOSIS  </w:t>
            </w:r>
            <w:r w:rsidRPr="00BD20EB">
              <w:rPr>
                <w:rFonts w:asciiTheme="minorHAnsi" w:hAnsiTheme="minorHAnsi"/>
                <w:bCs/>
                <w:sz w:val="22"/>
                <w:szCs w:val="22"/>
              </w:rPr>
              <w:t>NAD</w:t>
            </w:r>
            <w:r w:rsidR="00345C18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Pr="00BD20E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permStart w:id="1862599552" w:edGrp="everyone"/>
            <w:sdt>
              <w:sdtPr>
                <w:rPr>
                  <w:rFonts w:asciiTheme="minorHAnsi" w:hAnsiTheme="minorHAnsi"/>
                  <w:b/>
                  <w:bCs/>
                  <w:sz w:val="22"/>
                  <w:szCs w:val="22"/>
                </w:rPr>
                <w:id w:val="864332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B2C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permEnd w:id="1862599552"/>
          </w:p>
          <w:p w:rsidR="00434DEA" w:rsidRPr="00BD20EB" w:rsidRDefault="00434DEA" w:rsidP="00961DD0">
            <w:pPr>
              <w:rPr>
                <w:rFonts w:asciiTheme="minorHAnsi" w:hAnsiTheme="minorHAnsi"/>
                <w:bCs/>
                <w:i/>
                <w:sz w:val="18"/>
                <w:szCs w:val="18"/>
              </w:rPr>
            </w:pPr>
            <w:r w:rsidRPr="00BD20EB">
              <w:rPr>
                <w:rFonts w:asciiTheme="minorHAnsi" w:hAnsiTheme="minorHAnsi"/>
                <w:bCs/>
                <w:i/>
                <w:sz w:val="18"/>
                <w:szCs w:val="18"/>
              </w:rPr>
              <w:t>(Convex to…..)</w:t>
            </w:r>
          </w:p>
        </w:tc>
        <w:permStart w:id="1584156769" w:edGrp="everyone"/>
        <w:tc>
          <w:tcPr>
            <w:tcW w:w="19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434DEA" w:rsidRPr="00BD20EB" w:rsidRDefault="00E36CDD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-1449859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B2C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1584156769"/>
            <w:r w:rsidR="00E01B2C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34DEA" w:rsidRPr="00BD20EB">
              <w:rPr>
                <w:rFonts w:asciiTheme="minorHAnsi" w:hAnsiTheme="minorHAnsi"/>
                <w:bCs/>
                <w:sz w:val="22"/>
                <w:szCs w:val="22"/>
              </w:rPr>
              <w:t xml:space="preserve">RIGHT              </w:t>
            </w:r>
          </w:p>
          <w:permStart w:id="1791823598" w:edGrp="everyone"/>
          <w:p w:rsidR="00434DEA" w:rsidRDefault="00E36CDD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2120880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B2C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1791823598"/>
            <w:r w:rsidR="00E01B2C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34DEA" w:rsidRPr="00BD20EB">
              <w:rPr>
                <w:rFonts w:asciiTheme="minorHAnsi" w:hAnsiTheme="minorHAnsi"/>
                <w:bCs/>
                <w:sz w:val="22"/>
                <w:szCs w:val="22"/>
              </w:rPr>
              <w:t xml:space="preserve">LEFT                </w:t>
            </w:r>
            <w:r w:rsidR="00345C18">
              <w:rPr>
                <w:rFonts w:asciiTheme="minorHAnsi" w:hAnsiTheme="minorHAnsi"/>
                <w:bCs/>
                <w:sz w:val="22"/>
                <w:szCs w:val="22"/>
              </w:rPr>
              <w:t xml:space="preserve">    </w:t>
            </w:r>
          </w:p>
          <w:permStart w:id="22771396" w:edGrp="everyone"/>
          <w:p w:rsidR="00434DEA" w:rsidRPr="00BD20EB" w:rsidRDefault="00E36CDD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1078409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B2C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22771396"/>
            <w:r w:rsidR="00E01B2C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345C18">
              <w:rPr>
                <w:rFonts w:asciiTheme="minorHAnsi" w:hAnsiTheme="minorHAnsi"/>
                <w:bCs/>
                <w:sz w:val="22"/>
                <w:szCs w:val="22"/>
              </w:rPr>
              <w:t xml:space="preserve">NEUTRAL        </w:t>
            </w:r>
          </w:p>
          <w:p w:rsidR="00434DEA" w:rsidRPr="00345C18" w:rsidRDefault="00434DEA" w:rsidP="00961DD0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45C18">
              <w:rPr>
                <w:rFonts w:asciiTheme="minorHAnsi" w:hAnsiTheme="minorHAnsi"/>
                <w:b/>
                <w:bCs/>
                <w:sz w:val="22"/>
                <w:szCs w:val="22"/>
              </w:rPr>
              <w:t>Rib cage distortion</w:t>
            </w:r>
          </w:p>
        </w:tc>
        <w:permStart w:id="1065825478" w:edGrp="everyone"/>
        <w:tc>
          <w:tcPr>
            <w:tcW w:w="1487" w:type="dxa"/>
            <w:gridSpan w:val="4"/>
            <w:tcBorders>
              <w:bottom w:val="single" w:sz="4" w:space="0" w:color="auto"/>
              <w:right w:val="nil"/>
            </w:tcBorders>
          </w:tcPr>
          <w:p w:rsidR="00434DEA" w:rsidRPr="00BD20EB" w:rsidRDefault="00E36CDD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-1890177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7628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1065825478"/>
            <w:r w:rsidR="00F97628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34DEA" w:rsidRPr="00BD20EB">
              <w:rPr>
                <w:rFonts w:asciiTheme="minorHAnsi" w:hAnsiTheme="minorHAnsi"/>
                <w:bCs/>
                <w:sz w:val="22"/>
                <w:szCs w:val="22"/>
              </w:rPr>
              <w:t>FLEX</w:t>
            </w:r>
          </w:p>
          <w:permStart w:id="1646882498" w:edGrp="everyone"/>
          <w:p w:rsidR="00434DEA" w:rsidRPr="00BD20EB" w:rsidRDefault="00E36CDD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sz w:val="22"/>
                  <w:szCs w:val="22"/>
                </w:rPr>
                <w:id w:val="543489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7628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permEnd w:id="1646882498"/>
            <w:r w:rsidR="00F97628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34DEA" w:rsidRPr="00BD20EB">
              <w:rPr>
                <w:rFonts w:asciiTheme="minorHAnsi" w:hAnsiTheme="minorHAnsi"/>
                <w:bCs/>
                <w:sz w:val="22"/>
                <w:szCs w:val="22"/>
              </w:rPr>
              <w:t>FIXED</w:t>
            </w:r>
          </w:p>
          <w:p w:rsidR="00434DEA" w:rsidRPr="00BD20EB" w:rsidRDefault="00434DEA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:rsidR="00434DEA" w:rsidRPr="00345C18" w:rsidRDefault="00434DEA" w:rsidP="00E01B2C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45C18">
              <w:rPr>
                <w:rFonts w:asciiTheme="minorHAnsi" w:hAnsiTheme="minorHAnsi"/>
                <w:b/>
                <w:bCs/>
                <w:sz w:val="22"/>
                <w:szCs w:val="22"/>
              </w:rPr>
              <w:t>YES</w:t>
            </w:r>
            <w:r w:rsidR="00345C18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permStart w:id="367466654" w:edGrp="everyone"/>
            <w:sdt>
              <w:sdtPr>
                <w:rPr>
                  <w:rFonts w:asciiTheme="minorHAnsi" w:hAnsiTheme="minorHAnsi"/>
                  <w:b/>
                  <w:bCs/>
                  <w:sz w:val="22"/>
                  <w:szCs w:val="22"/>
                </w:rPr>
                <w:id w:val="317157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B2C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permEnd w:id="367466654"/>
            <w:r w:rsidR="00345C18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NO</w:t>
            </w:r>
            <w:r w:rsidR="00E01B2C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permStart w:id="1816552617" w:edGrp="everyone"/>
            <w:sdt>
              <w:sdtPr>
                <w:rPr>
                  <w:rFonts w:asciiTheme="minorHAnsi" w:hAnsiTheme="minorHAnsi"/>
                  <w:b/>
                  <w:bCs/>
                  <w:sz w:val="22"/>
                  <w:szCs w:val="22"/>
                </w:rPr>
                <w:id w:val="1214006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1B2C">
                  <w:rPr>
                    <w:rFonts w:ascii="MS Gothic" w:eastAsia="MS Gothic" w:hAnsi="MS Gothic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permEnd w:id="1816552617"/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34DEA" w:rsidRPr="00BD20EB" w:rsidRDefault="00434DEA" w:rsidP="00E01B2C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</w:p>
          <w:p w:rsidR="00434DEA" w:rsidRDefault="00434DEA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  <w:p w:rsidR="00345C18" w:rsidRPr="00BD20EB" w:rsidRDefault="00345C18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4668" w:type="dxa"/>
            <w:gridSpan w:val="2"/>
            <w:vMerge/>
          </w:tcPr>
          <w:p w:rsidR="00434DEA" w:rsidRPr="00BD443C" w:rsidRDefault="00434DEA" w:rsidP="00961DD0">
            <w:pPr>
              <w:spacing w:before="120"/>
              <w:rPr>
                <w:bCs/>
              </w:rPr>
            </w:pPr>
          </w:p>
        </w:tc>
      </w:tr>
      <w:tr w:rsidR="00FE29D6" w:rsidRPr="00BD443C" w:rsidTr="00E01B2C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21" w:type="dxa"/>
          <w:wAfter w:w="29" w:type="dxa"/>
          <w:trHeight w:val="353"/>
        </w:trPr>
        <w:tc>
          <w:tcPr>
            <w:tcW w:w="6057" w:type="dxa"/>
            <w:gridSpan w:val="10"/>
            <w:tcBorders>
              <w:right w:val="single" w:sz="4" w:space="0" w:color="auto"/>
            </w:tcBorders>
            <w:shd w:val="clear" w:color="auto" w:fill="000000" w:themeFill="text1"/>
          </w:tcPr>
          <w:p w:rsidR="00FE29D6" w:rsidRPr="00FE29D6" w:rsidRDefault="00FE29D6" w:rsidP="00FE29D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/>
                <w:bCs/>
              </w:rPr>
              <w:t>HIPS</w:t>
            </w:r>
            <w:r w:rsidRPr="00FE29D6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                   Extension             </w:t>
            </w:r>
            <w:r w:rsidRPr="00FE29D6">
              <w:rPr>
                <w:rFonts w:asciiTheme="minorHAnsi" w:hAnsiTheme="minorHAnsi"/>
                <w:bCs/>
                <w:sz w:val="22"/>
                <w:szCs w:val="22"/>
              </w:rPr>
              <w:sym w:font="Symbol" w:char="F0AE"/>
            </w:r>
            <w:r w:rsidRPr="00FE29D6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    Flexion</w:t>
            </w:r>
          </w:p>
          <w:p w:rsidR="00FE29D6" w:rsidRPr="00FE29D6" w:rsidRDefault="00FE29D6" w:rsidP="00FE29D6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FE29D6">
              <w:rPr>
                <w:rFonts w:asciiTheme="minorHAnsi" w:hAnsiTheme="minorHAnsi"/>
                <w:bCs/>
                <w:sz w:val="20"/>
                <w:szCs w:val="20"/>
              </w:rPr>
              <w:t xml:space="preserve">                              Record </w:t>
            </w:r>
            <w:r w:rsidR="007B5E9D">
              <w:rPr>
                <w:rFonts w:asciiTheme="minorHAnsi" w:hAnsiTheme="minorHAnsi"/>
                <w:bCs/>
                <w:sz w:val="20"/>
                <w:szCs w:val="20"/>
              </w:rPr>
              <w:t>P</w:t>
            </w:r>
            <w:r w:rsidRPr="00FE29D6">
              <w:rPr>
                <w:rFonts w:asciiTheme="minorHAnsi" w:hAnsiTheme="minorHAnsi"/>
                <w:bCs/>
                <w:sz w:val="20"/>
                <w:szCs w:val="20"/>
              </w:rPr>
              <w:t>ROM with pelvis in neutral tilt if achievable</w:t>
            </w:r>
          </w:p>
        </w:tc>
        <w:tc>
          <w:tcPr>
            <w:tcW w:w="4668" w:type="dxa"/>
            <w:gridSpan w:val="2"/>
            <w:vMerge w:val="restart"/>
          </w:tcPr>
          <w:p w:rsidR="00FE29D6" w:rsidRDefault="004F184B" w:rsidP="007B5E9D">
            <w:pPr>
              <w:spacing w:before="120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>Th</w:t>
            </w:r>
            <w:r w:rsidR="007B5E9D">
              <w:rPr>
                <w:rFonts w:asciiTheme="minorHAnsi" w:hAnsiTheme="minorHAnsi"/>
                <w:bCs/>
                <w:i/>
                <w:sz w:val="20"/>
                <w:szCs w:val="20"/>
              </w:rPr>
              <w:t>e PROM recorded shows what is available for a seated position with pelvis in a neutral tilt (as able).</w:t>
            </w:r>
          </w:p>
          <w:p w:rsidR="005E4FE5" w:rsidRPr="005E4FE5" w:rsidRDefault="005E4FE5" w:rsidP="007B5E9D">
            <w:pPr>
              <w:spacing w:before="120"/>
              <w:rPr>
                <w:rFonts w:ascii="Arial Narrow" w:hAnsi="Arial Narrow"/>
                <w:bCs/>
                <w:sz w:val="22"/>
              </w:rPr>
            </w:pPr>
            <w:permStart w:id="985888823" w:edGrp="everyone"/>
            <w:permEnd w:id="985888823"/>
          </w:p>
        </w:tc>
      </w:tr>
      <w:tr w:rsidR="00FE29D6" w:rsidTr="00E01B2C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21" w:type="dxa"/>
          <w:wAfter w:w="29" w:type="dxa"/>
          <w:trHeight w:val="346"/>
        </w:trPr>
        <w:tc>
          <w:tcPr>
            <w:tcW w:w="1585" w:type="dxa"/>
            <w:tcBorders>
              <w:right w:val="single" w:sz="4" w:space="0" w:color="auto"/>
            </w:tcBorders>
            <w:vAlign w:val="center"/>
          </w:tcPr>
          <w:p w:rsidR="00FE29D6" w:rsidRPr="00720321" w:rsidRDefault="00FE29D6" w:rsidP="00961DD0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Normal ROM</w:t>
            </w:r>
          </w:p>
        </w:tc>
        <w:tc>
          <w:tcPr>
            <w:tcW w:w="1338" w:type="dxa"/>
            <w:tcBorders>
              <w:right w:val="nil"/>
            </w:tcBorders>
            <w:vAlign w:val="center"/>
          </w:tcPr>
          <w:p w:rsidR="00FE29D6" w:rsidRPr="00720321" w:rsidRDefault="00FE29D6" w:rsidP="00961DD0">
            <w:pPr>
              <w:jc w:val="center"/>
              <w:rPr>
                <w:rFonts w:ascii="Arial Narrow" w:hAnsi="Arial Narrow"/>
                <w:bCs/>
              </w:rPr>
            </w:pPr>
            <w:r w:rsidRPr="00720321">
              <w:rPr>
                <w:rFonts w:ascii="Arial Narrow" w:hAnsi="Arial Narrow"/>
                <w:bCs/>
              </w:rPr>
              <w:t>1</w:t>
            </w:r>
            <w:r>
              <w:rPr>
                <w:rFonts w:ascii="Arial Narrow" w:hAnsi="Arial Narrow"/>
                <w:bCs/>
              </w:rPr>
              <w:t>5</w:t>
            </w:r>
            <w:r w:rsidRPr="00720321">
              <w:rPr>
                <w:rFonts w:ascii="Arial Narrow" w:hAnsi="Arial Narrow"/>
                <w:bCs/>
              </w:rPr>
              <w:sym w:font="Symbol" w:char="F0B0"/>
            </w:r>
          </w:p>
        </w:tc>
        <w:tc>
          <w:tcPr>
            <w:tcW w:w="1276" w:type="dxa"/>
            <w:gridSpan w:val="4"/>
            <w:tcBorders>
              <w:left w:val="nil"/>
              <w:right w:val="nil"/>
            </w:tcBorders>
            <w:vAlign w:val="center"/>
          </w:tcPr>
          <w:p w:rsidR="00FE29D6" w:rsidRPr="00720321" w:rsidRDefault="00FE29D6" w:rsidP="00FE29D6">
            <w:pPr>
              <w:numPr>
                <w:ilvl w:val="0"/>
                <w:numId w:val="4"/>
              </w:num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 xml:space="preserve">   0</w:t>
            </w:r>
            <w:r w:rsidRPr="00720321">
              <w:rPr>
                <w:rFonts w:ascii="Arial Narrow" w:hAnsi="Arial Narrow"/>
                <w:bCs/>
              </w:rPr>
              <w:sym w:font="Symbol" w:char="F0B0"/>
            </w:r>
            <w:r>
              <w:rPr>
                <w:rFonts w:ascii="Arial Narrow" w:hAnsi="Arial Narrow"/>
                <w:bCs/>
              </w:rPr>
              <w:t xml:space="preserve">      </w:t>
            </w:r>
          </w:p>
        </w:tc>
        <w:tc>
          <w:tcPr>
            <w:tcW w:w="1858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:rsidR="00FE29D6" w:rsidRPr="00720321" w:rsidRDefault="00FE29D6" w:rsidP="00961DD0">
            <w:pPr>
              <w:jc w:val="center"/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120</w:t>
            </w:r>
            <w:r w:rsidRPr="00720321">
              <w:rPr>
                <w:rFonts w:ascii="Arial Narrow" w:hAnsi="Arial Narrow"/>
                <w:bCs/>
              </w:rPr>
              <w:sym w:font="Symbol" w:char="F0B0"/>
            </w:r>
          </w:p>
        </w:tc>
        <w:tc>
          <w:tcPr>
            <w:tcW w:w="4668" w:type="dxa"/>
            <w:gridSpan w:val="2"/>
            <w:vMerge/>
          </w:tcPr>
          <w:p w:rsidR="00FE29D6" w:rsidRDefault="00FE29D6" w:rsidP="00961DD0">
            <w:pPr>
              <w:spacing w:before="120"/>
              <w:rPr>
                <w:rFonts w:ascii="Arial Narrow" w:hAnsi="Arial Narrow"/>
                <w:bCs/>
              </w:rPr>
            </w:pPr>
          </w:p>
        </w:tc>
      </w:tr>
      <w:tr w:rsidR="00FE29D6" w:rsidRPr="00BD443C" w:rsidTr="00E01B2C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21" w:type="dxa"/>
          <w:wAfter w:w="29" w:type="dxa"/>
          <w:trHeight w:val="454"/>
        </w:trPr>
        <w:tc>
          <w:tcPr>
            <w:tcW w:w="1585" w:type="dxa"/>
            <w:tcBorders>
              <w:right w:val="single" w:sz="4" w:space="0" w:color="auto"/>
            </w:tcBorders>
            <w:vAlign w:val="center"/>
          </w:tcPr>
          <w:p w:rsidR="00FE29D6" w:rsidRPr="00BD443C" w:rsidRDefault="00FE29D6" w:rsidP="00961DD0">
            <w:pPr>
              <w:spacing w:before="12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RIGHT</w:t>
            </w:r>
            <w:r w:rsidRPr="00BD443C">
              <w:rPr>
                <w:rFonts w:ascii="Arial Narrow" w:hAnsi="Arial Narrow"/>
                <w:b/>
                <w:bCs/>
              </w:rPr>
              <w:t xml:space="preserve">    </w:t>
            </w:r>
          </w:p>
          <w:p w:rsidR="00FE29D6" w:rsidRPr="00BD443C" w:rsidRDefault="00FE29D6" w:rsidP="00961DD0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38" w:type="dxa"/>
            <w:tcBorders>
              <w:right w:val="nil"/>
            </w:tcBorders>
            <w:shd w:val="clear" w:color="auto" w:fill="000000"/>
            <w:vAlign w:val="center"/>
          </w:tcPr>
          <w:p w:rsidR="00FE29D6" w:rsidRPr="00BD443C" w:rsidRDefault="00FE29D6" w:rsidP="00961DD0">
            <w:pPr>
              <w:rPr>
                <w:rFonts w:ascii="Arial Narrow" w:hAnsi="Arial Narrow"/>
                <w:bCs/>
              </w:rPr>
            </w:pPr>
          </w:p>
        </w:tc>
        <w:tc>
          <w:tcPr>
            <w:tcW w:w="1276" w:type="dxa"/>
            <w:gridSpan w:val="4"/>
            <w:tcBorders>
              <w:left w:val="nil"/>
              <w:right w:val="nil"/>
            </w:tcBorders>
            <w:vAlign w:val="center"/>
          </w:tcPr>
          <w:p w:rsidR="00FE29D6" w:rsidRPr="00720321" w:rsidRDefault="001C5A08" w:rsidP="001C5A08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 xml:space="preserve">- </w:t>
            </w:r>
            <w:r w:rsidR="00987F04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 </w:t>
            </w:r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987F04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ermStart w:id="1382221839" w:edGrp="everyone"/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987F04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permEnd w:id="1382221839"/>
            <w:r w:rsidR="00987F04"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</w:p>
        </w:tc>
        <w:tc>
          <w:tcPr>
            <w:tcW w:w="1858" w:type="dxa"/>
            <w:gridSpan w:val="4"/>
            <w:tcBorders>
              <w:left w:val="nil"/>
              <w:right w:val="single" w:sz="4" w:space="0" w:color="auto"/>
            </w:tcBorders>
            <w:vAlign w:val="center"/>
          </w:tcPr>
          <w:p w:rsidR="00FE29D6" w:rsidRPr="00BD443C" w:rsidRDefault="00FE29D6" w:rsidP="00961DD0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-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  </w:t>
            </w:r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</w:t>
            </w:r>
            <w:permStart w:id="793671945" w:edGrp="everyone"/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permEnd w:id="793671945"/>
            <w:r w:rsidR="00686C54"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</w:p>
        </w:tc>
        <w:tc>
          <w:tcPr>
            <w:tcW w:w="4668" w:type="dxa"/>
            <w:gridSpan w:val="2"/>
            <w:vMerge/>
          </w:tcPr>
          <w:p w:rsidR="00FE29D6" w:rsidRPr="00BD443C" w:rsidRDefault="00FE29D6" w:rsidP="00961DD0">
            <w:pPr>
              <w:spacing w:before="120"/>
              <w:rPr>
                <w:bCs/>
              </w:rPr>
            </w:pPr>
          </w:p>
        </w:tc>
      </w:tr>
      <w:tr w:rsidR="00FE29D6" w:rsidRPr="00BD443C" w:rsidTr="00E01B2C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21" w:type="dxa"/>
          <w:wAfter w:w="29" w:type="dxa"/>
          <w:trHeight w:val="454"/>
        </w:trPr>
        <w:tc>
          <w:tcPr>
            <w:tcW w:w="15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E29D6" w:rsidRPr="00BD443C" w:rsidRDefault="00FE29D6" w:rsidP="00961DD0">
            <w:pPr>
              <w:spacing w:before="12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LEFT</w:t>
            </w:r>
            <w:r w:rsidRPr="00BD443C">
              <w:rPr>
                <w:rFonts w:ascii="Arial Narrow" w:hAnsi="Arial Narrow"/>
                <w:b/>
                <w:bCs/>
              </w:rPr>
              <w:t xml:space="preserve">    </w:t>
            </w:r>
          </w:p>
          <w:p w:rsidR="00FE29D6" w:rsidRPr="00BD443C" w:rsidRDefault="00FE29D6" w:rsidP="00961DD0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338" w:type="dxa"/>
            <w:tcBorders>
              <w:bottom w:val="single" w:sz="4" w:space="0" w:color="auto"/>
              <w:right w:val="nil"/>
            </w:tcBorders>
            <w:shd w:val="clear" w:color="auto" w:fill="000000"/>
            <w:vAlign w:val="center"/>
          </w:tcPr>
          <w:p w:rsidR="00FE29D6" w:rsidRPr="00BD443C" w:rsidRDefault="00FE29D6" w:rsidP="00961DD0">
            <w:pPr>
              <w:rPr>
                <w:rFonts w:ascii="Arial Narrow" w:hAnsi="Arial Narrow"/>
                <w:bCs/>
              </w:rPr>
            </w:pPr>
          </w:p>
        </w:tc>
        <w:tc>
          <w:tcPr>
            <w:tcW w:w="1276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E29D6" w:rsidRPr="00720321" w:rsidRDefault="001C5A08" w:rsidP="001C5A08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 xml:space="preserve">-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  </w:t>
            </w:r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ermStart w:id="1160672482" w:edGrp="everyone"/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</w:t>
            </w:r>
            <w:permEnd w:id="1160672482"/>
            <w:r w:rsidR="00686C54"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  <w:r w:rsidR="00FE29D6">
              <w:rPr>
                <w:rFonts w:ascii="Arial Narrow" w:hAnsi="Arial Narrow"/>
                <w:bCs/>
              </w:rPr>
              <w:t xml:space="preserve">    </w:t>
            </w:r>
          </w:p>
        </w:tc>
        <w:tc>
          <w:tcPr>
            <w:tcW w:w="185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9D6" w:rsidRPr="00BD443C" w:rsidRDefault="00FE29D6" w:rsidP="00961DD0">
            <w:pPr>
              <w:rPr>
                <w:rFonts w:ascii="Arial Narrow" w:hAnsi="Arial Narrow"/>
                <w:bCs/>
              </w:rPr>
            </w:pPr>
            <w:r>
              <w:rPr>
                <w:rFonts w:ascii="Arial Narrow" w:hAnsi="Arial Narrow"/>
                <w:bCs/>
              </w:rPr>
              <w:t>-</w:t>
            </w:r>
            <w:r w:rsidR="001C5A08">
              <w:rPr>
                <w:rFonts w:ascii="Arial Narrow" w:hAnsi="Arial Narrow"/>
                <w:bCs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 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 </w:t>
            </w:r>
            <w:permStart w:id="1864319696" w:edGrp="everyone"/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permEnd w:id="1864319696"/>
            <w:r w:rsidR="00686C54"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</w:p>
        </w:tc>
        <w:tc>
          <w:tcPr>
            <w:tcW w:w="4668" w:type="dxa"/>
            <w:gridSpan w:val="2"/>
            <w:vMerge/>
          </w:tcPr>
          <w:p w:rsidR="00FE29D6" w:rsidRPr="00BD443C" w:rsidRDefault="00FE29D6" w:rsidP="00961DD0">
            <w:pPr>
              <w:spacing w:before="120"/>
              <w:rPr>
                <w:bCs/>
              </w:rPr>
            </w:pPr>
          </w:p>
        </w:tc>
      </w:tr>
      <w:tr w:rsidR="00FE29D6" w:rsidRPr="00BD443C" w:rsidTr="00833EF3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21" w:type="dxa"/>
          <w:wAfter w:w="29" w:type="dxa"/>
          <w:trHeight w:val="498"/>
        </w:trPr>
        <w:tc>
          <w:tcPr>
            <w:tcW w:w="6057" w:type="dxa"/>
            <w:gridSpan w:val="10"/>
            <w:tcBorders>
              <w:right w:val="single" w:sz="4" w:space="0" w:color="auto"/>
            </w:tcBorders>
            <w:shd w:val="clear" w:color="auto" w:fill="000000" w:themeFill="text1"/>
          </w:tcPr>
          <w:p w:rsidR="00FE29D6" w:rsidRPr="00FE29D6" w:rsidRDefault="00FE29D6" w:rsidP="00FE29D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/>
                <w:bCs/>
              </w:rPr>
              <w:t xml:space="preserve">HIPS   </w:t>
            </w:r>
            <w:r w:rsidRPr="00FE29D6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                  Abduction          </w:t>
            </w:r>
            <w:r w:rsidRPr="00FE29D6">
              <w:rPr>
                <w:rFonts w:asciiTheme="minorHAnsi" w:hAnsiTheme="minorHAnsi"/>
                <w:bCs/>
                <w:sz w:val="22"/>
                <w:szCs w:val="22"/>
              </w:rPr>
              <w:sym w:font="Symbol" w:char="F0AE"/>
            </w:r>
            <w:r w:rsidRPr="00FE29D6">
              <w:rPr>
                <w:rFonts w:asciiTheme="minorHAnsi" w:hAnsiTheme="minorHAnsi"/>
                <w:bCs/>
                <w:sz w:val="22"/>
                <w:szCs w:val="22"/>
              </w:rPr>
              <w:t xml:space="preserve">     </w:t>
            </w:r>
            <w:r w:rsidRPr="00FE29D6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Adduction</w:t>
            </w:r>
          </w:p>
          <w:p w:rsidR="00FE29D6" w:rsidRPr="00BD443C" w:rsidRDefault="00FE29D6" w:rsidP="002F2AC1">
            <w:pPr>
              <w:rPr>
                <w:rFonts w:ascii="Arial Narrow" w:hAnsi="Arial Narrow"/>
                <w:bCs/>
                <w:sz w:val="16"/>
                <w:szCs w:val="16"/>
              </w:rPr>
            </w:pPr>
            <w:r w:rsidRPr="00FE29D6">
              <w:rPr>
                <w:rFonts w:asciiTheme="minorHAnsi" w:hAnsiTheme="minorHAnsi"/>
                <w:bCs/>
                <w:sz w:val="22"/>
                <w:szCs w:val="22"/>
              </w:rPr>
              <w:t xml:space="preserve">            </w:t>
            </w:r>
            <w:r w:rsidR="002F2AC1">
              <w:rPr>
                <w:rFonts w:asciiTheme="minorHAnsi" w:hAnsiTheme="minorHAnsi"/>
                <w:bCs/>
                <w:sz w:val="22"/>
                <w:szCs w:val="22"/>
              </w:rPr>
              <w:t xml:space="preserve">                               </w:t>
            </w:r>
            <w:r w:rsidRPr="00FE29D6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Pr="00FE29D6">
              <w:rPr>
                <w:rFonts w:asciiTheme="minorHAnsi" w:hAnsiTheme="minorHAnsi"/>
                <w:bCs/>
                <w:sz w:val="20"/>
                <w:szCs w:val="20"/>
              </w:rPr>
              <w:t xml:space="preserve">Measure with hips flexed for sitting </w:t>
            </w:r>
          </w:p>
        </w:tc>
        <w:tc>
          <w:tcPr>
            <w:tcW w:w="4668" w:type="dxa"/>
            <w:gridSpan w:val="2"/>
            <w:vMerge w:val="restart"/>
          </w:tcPr>
          <w:p w:rsidR="00FE29D6" w:rsidRPr="00833EF3" w:rsidRDefault="00FE29D6" w:rsidP="00833EF3">
            <w:pPr>
              <w:spacing w:before="120"/>
              <w:rPr>
                <w:rFonts w:asciiTheme="minorHAnsi" w:hAnsiTheme="minorHAnsi"/>
                <w:bCs/>
                <w:sz w:val="22"/>
              </w:rPr>
            </w:pPr>
            <w:permStart w:id="1885095629" w:edGrp="everyone"/>
            <w:permEnd w:id="1885095629"/>
          </w:p>
        </w:tc>
      </w:tr>
      <w:tr w:rsidR="00FE29D6" w:rsidRPr="002F2AC1" w:rsidTr="00E01B2C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21" w:type="dxa"/>
          <w:wAfter w:w="29" w:type="dxa"/>
          <w:trHeight w:val="360"/>
        </w:trPr>
        <w:tc>
          <w:tcPr>
            <w:tcW w:w="1585" w:type="dxa"/>
            <w:tcBorders>
              <w:right w:val="single" w:sz="4" w:space="0" w:color="auto"/>
            </w:tcBorders>
            <w:vAlign w:val="center"/>
          </w:tcPr>
          <w:p w:rsidR="00FE29D6" w:rsidRPr="002F2AC1" w:rsidRDefault="00FE29D6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t>Normal ROM</w:t>
            </w:r>
          </w:p>
        </w:tc>
        <w:tc>
          <w:tcPr>
            <w:tcW w:w="1338" w:type="dxa"/>
            <w:tcBorders>
              <w:bottom w:val="single" w:sz="4" w:space="0" w:color="auto"/>
              <w:right w:val="nil"/>
            </w:tcBorders>
            <w:vAlign w:val="center"/>
          </w:tcPr>
          <w:p w:rsidR="00FE29D6" w:rsidRPr="002F2AC1" w:rsidRDefault="00FE29D6" w:rsidP="00961DD0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t>40</w:t>
            </w: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</w:p>
        </w:tc>
        <w:tc>
          <w:tcPr>
            <w:tcW w:w="1276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E29D6" w:rsidRPr="002F2AC1" w:rsidRDefault="00FE29D6" w:rsidP="00A00143">
            <w:pPr>
              <w:numPr>
                <w:ilvl w:val="0"/>
                <w:numId w:val="4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t xml:space="preserve">   0</w:t>
            </w: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</w:p>
        </w:tc>
        <w:tc>
          <w:tcPr>
            <w:tcW w:w="185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9D6" w:rsidRPr="002F2AC1" w:rsidRDefault="00FE29D6" w:rsidP="00FE29D6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t>30</w:t>
            </w:r>
            <w:r w:rsidRPr="002F2AC1">
              <w:rPr>
                <w:rFonts w:asciiTheme="minorHAnsi" w:hAnsiTheme="minorHAnsi"/>
                <w:sz w:val="22"/>
                <w:szCs w:val="22"/>
              </w:rPr>
              <w:sym w:font="Symbol" w:char="F0B0"/>
            </w:r>
          </w:p>
        </w:tc>
        <w:tc>
          <w:tcPr>
            <w:tcW w:w="4668" w:type="dxa"/>
            <w:gridSpan w:val="2"/>
            <w:vMerge/>
          </w:tcPr>
          <w:p w:rsidR="00FE29D6" w:rsidRPr="002F2AC1" w:rsidRDefault="00FE29D6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FE29D6" w:rsidRPr="002F2AC1" w:rsidTr="00E01B2C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21" w:type="dxa"/>
          <w:wAfter w:w="29" w:type="dxa"/>
          <w:trHeight w:val="454"/>
        </w:trPr>
        <w:tc>
          <w:tcPr>
            <w:tcW w:w="1585" w:type="dxa"/>
            <w:tcBorders>
              <w:right w:val="single" w:sz="4" w:space="0" w:color="auto"/>
            </w:tcBorders>
            <w:vAlign w:val="center"/>
          </w:tcPr>
          <w:p w:rsidR="00FE29D6" w:rsidRPr="002F2AC1" w:rsidRDefault="00FE29D6" w:rsidP="00961DD0">
            <w:pPr>
              <w:spacing w:before="12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RIGHT </w:t>
            </w:r>
            <w:r w:rsidR="00E10BD0">
              <w:rPr>
                <w:rFonts w:asciiTheme="minorHAnsi" w:hAnsiTheme="minorHAnsi"/>
                <w:bCs/>
                <w:sz w:val="18"/>
                <w:szCs w:val="18"/>
              </w:rPr>
              <w:t xml:space="preserve">@ </w:t>
            </w:r>
            <w:r w:rsidR="00E10BD0">
              <w:rPr>
                <w:rFonts w:asciiTheme="minorHAnsi" w:hAnsiTheme="minorHAnsi"/>
                <w:bCs/>
                <w:sz w:val="18"/>
                <w:szCs w:val="18"/>
                <w:u w:val="single"/>
              </w:rPr>
              <w:t>_</w:t>
            </w:r>
            <w:permStart w:id="475412337" w:edGrp="everyone"/>
            <w:r w:rsidR="00E10BD0">
              <w:rPr>
                <w:rFonts w:asciiTheme="minorHAnsi" w:hAnsiTheme="minorHAnsi"/>
                <w:bCs/>
                <w:sz w:val="18"/>
                <w:szCs w:val="18"/>
                <w:u w:val="single"/>
              </w:rPr>
              <w:t>_</w:t>
            </w:r>
            <w:permEnd w:id="475412337"/>
            <w:r w:rsidR="00E10BD0">
              <w:rPr>
                <w:rFonts w:asciiTheme="minorHAnsi" w:hAnsiTheme="minorHAnsi"/>
                <w:bCs/>
                <w:sz w:val="18"/>
                <w:szCs w:val="18"/>
                <w:u w:val="single"/>
              </w:rPr>
              <w:t>_</w:t>
            </w:r>
            <w:r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°</m:t>
              </m:r>
            </m:oMath>
          </w:p>
          <w:p w:rsidR="00FE29D6" w:rsidRPr="002F2AC1" w:rsidRDefault="002F2AC1" w:rsidP="00961DD0">
            <w:pPr>
              <w:rPr>
                <w:rFonts w:asciiTheme="minorHAnsi" w:hAnsiTheme="minorHAnsi"/>
                <w:bCs/>
                <w:i/>
                <w:sz w:val="18"/>
                <w:szCs w:val="18"/>
              </w:rPr>
            </w:pPr>
            <w:r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</w:t>
            </w:r>
            <w:r w:rsidRPr="002F2AC1">
              <w:rPr>
                <w:rFonts w:asciiTheme="minorHAnsi" w:hAnsiTheme="minorHAnsi"/>
                <w:bCs/>
                <w:i/>
                <w:sz w:val="18"/>
                <w:szCs w:val="18"/>
              </w:rPr>
              <w:t>Hip flexion</w:t>
            </w:r>
          </w:p>
        </w:tc>
        <w:tc>
          <w:tcPr>
            <w:tcW w:w="1338" w:type="dxa"/>
            <w:tcBorders>
              <w:bottom w:val="single" w:sz="4" w:space="0" w:color="auto"/>
              <w:right w:val="nil"/>
            </w:tcBorders>
            <w:vAlign w:val="center"/>
          </w:tcPr>
          <w:p w:rsidR="00FE29D6" w:rsidRPr="002F2AC1" w:rsidRDefault="001C5A08" w:rsidP="00987F04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  </w:t>
            </w:r>
            <w:r w:rsidR="00987F04">
              <w:rPr>
                <w:rFonts w:asciiTheme="minorHAnsi" w:hAnsiTheme="minorHAnsi"/>
                <w:bCs/>
                <w:sz w:val="22"/>
                <w:szCs w:val="22"/>
              </w:rPr>
              <w:t xml:space="preserve">   </w:t>
            </w:r>
            <w:permStart w:id="1534473995" w:edGrp="everyone"/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987F04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permEnd w:id="1534473995"/>
            <w:r w:rsidR="00987F04"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</w:p>
        </w:tc>
        <w:tc>
          <w:tcPr>
            <w:tcW w:w="1276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E29D6" w:rsidRPr="002F2AC1" w:rsidRDefault="001C5A08" w:rsidP="001C5A08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-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 </w:t>
            </w:r>
            <w:permStart w:id="71108100" w:edGrp="everyone"/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permEnd w:id="71108100"/>
            <w:r w:rsidR="00686C54"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  <w:r w:rsidR="00FE29D6" w:rsidRPr="002F2AC1">
              <w:rPr>
                <w:rFonts w:asciiTheme="minorHAnsi" w:hAnsiTheme="minorHAnsi"/>
                <w:bCs/>
                <w:sz w:val="22"/>
                <w:szCs w:val="22"/>
              </w:rPr>
              <w:t xml:space="preserve">    </w:t>
            </w:r>
          </w:p>
        </w:tc>
        <w:tc>
          <w:tcPr>
            <w:tcW w:w="1858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9D6" w:rsidRPr="002F2AC1" w:rsidRDefault="001C5A08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-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  <w:permStart w:id="917525497" w:edGrp="everyone"/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permEnd w:id="917525497"/>
            <w:r w:rsidR="00686C54"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</w:p>
        </w:tc>
        <w:tc>
          <w:tcPr>
            <w:tcW w:w="4668" w:type="dxa"/>
            <w:gridSpan w:val="2"/>
            <w:vMerge/>
          </w:tcPr>
          <w:p w:rsidR="00FE29D6" w:rsidRPr="002F2AC1" w:rsidRDefault="00FE29D6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FE29D6" w:rsidRPr="002F2AC1" w:rsidTr="00E01B2C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21" w:type="dxa"/>
          <w:wAfter w:w="29" w:type="dxa"/>
          <w:trHeight w:val="454"/>
        </w:trPr>
        <w:tc>
          <w:tcPr>
            <w:tcW w:w="15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E29D6" w:rsidRPr="002F2AC1" w:rsidRDefault="00FE29D6" w:rsidP="002F2AC1">
            <w:pPr>
              <w:spacing w:before="12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LEFT  </w:t>
            </w:r>
            <w:r w:rsidR="002F2AC1" w:rsidRPr="002F2AC1">
              <w:rPr>
                <w:rFonts w:asciiTheme="minorHAnsi" w:hAnsiTheme="minorHAnsi"/>
                <w:bCs/>
                <w:sz w:val="18"/>
                <w:szCs w:val="18"/>
              </w:rPr>
              <w:t>@</w:t>
            </w:r>
            <w:r w:rsidR="00E10BD0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E10BD0">
              <w:rPr>
                <w:rFonts w:asciiTheme="minorHAnsi" w:hAnsiTheme="minorHAnsi"/>
                <w:bCs/>
                <w:sz w:val="22"/>
                <w:szCs w:val="22"/>
                <w:u w:val="single"/>
              </w:rPr>
              <w:t>_</w:t>
            </w:r>
            <w:permStart w:id="53757576" w:edGrp="everyone"/>
            <w:r w:rsidR="00E10BD0">
              <w:rPr>
                <w:rFonts w:asciiTheme="minorHAnsi" w:hAnsiTheme="minorHAnsi"/>
                <w:bCs/>
                <w:sz w:val="22"/>
                <w:szCs w:val="22"/>
                <w:u w:val="single"/>
              </w:rPr>
              <w:t>_</w:t>
            </w:r>
            <w:permEnd w:id="53757576"/>
            <w:r w:rsidR="00E10BD0">
              <w:rPr>
                <w:rFonts w:asciiTheme="minorHAnsi" w:hAnsiTheme="minorHAnsi"/>
                <w:bCs/>
                <w:sz w:val="22"/>
                <w:szCs w:val="22"/>
                <w:u w:val="single"/>
              </w:rPr>
              <w:t>_</w:t>
            </w:r>
            <w:r w:rsidR="002F2AC1"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°</m:t>
              </m:r>
            </m:oMath>
            <w:r w:rsidR="002F2AC1"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</w:t>
            </w:r>
            <w:r w:rsidR="002F2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</w:t>
            </w:r>
            <w:r w:rsidR="002F2AC1" w:rsidRPr="002F2AC1">
              <w:rPr>
                <w:rFonts w:asciiTheme="minorHAnsi" w:hAnsiTheme="minorHAnsi"/>
                <w:bCs/>
                <w:i/>
                <w:sz w:val="18"/>
                <w:szCs w:val="18"/>
              </w:rPr>
              <w:t>Hip flexion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29D6" w:rsidRPr="002F2AC1" w:rsidRDefault="00987F04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 </w:t>
            </w:r>
            <w:permStart w:id="531178268" w:edGrp="everyone"/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permEnd w:id="531178268"/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E29D6" w:rsidRPr="002F2AC1" w:rsidRDefault="001C5A08" w:rsidP="001C5A08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-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 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</w:t>
            </w:r>
            <w:permStart w:id="832257299" w:edGrp="everyone"/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permEnd w:id="832257299"/>
            <w:r w:rsidR="00686C54"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</w:p>
        </w:tc>
        <w:tc>
          <w:tcPr>
            <w:tcW w:w="18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29D6" w:rsidRPr="002F2AC1" w:rsidRDefault="002F2AC1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-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    </w:t>
            </w:r>
            <w:permStart w:id="2016162184" w:edGrp="everyone"/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</w:t>
            </w:r>
            <w:permEnd w:id="2016162184"/>
            <w:r w:rsidR="00686C54"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</w:p>
        </w:tc>
        <w:tc>
          <w:tcPr>
            <w:tcW w:w="4668" w:type="dxa"/>
            <w:gridSpan w:val="2"/>
            <w:vMerge/>
          </w:tcPr>
          <w:p w:rsidR="00FE29D6" w:rsidRPr="002F2AC1" w:rsidRDefault="00FE29D6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FC638B" w:rsidRPr="002F2AC1" w:rsidTr="00E01B2C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21" w:type="dxa"/>
          <w:wAfter w:w="20" w:type="dxa"/>
          <w:trHeight w:val="388"/>
        </w:trPr>
        <w:tc>
          <w:tcPr>
            <w:tcW w:w="1585" w:type="dxa"/>
            <w:tcBorders>
              <w:bottom w:val="single" w:sz="4" w:space="0" w:color="auto"/>
              <w:right w:val="nil"/>
            </w:tcBorders>
            <w:shd w:val="clear" w:color="auto" w:fill="000000" w:themeFill="text1"/>
          </w:tcPr>
          <w:p w:rsidR="00FC638B" w:rsidRPr="00FC638B" w:rsidRDefault="00FC638B" w:rsidP="00961DD0">
            <w:pPr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HIPS</w:t>
            </w:r>
          </w:p>
        </w:tc>
        <w:tc>
          <w:tcPr>
            <w:tcW w:w="4472" w:type="dxa"/>
            <w:gridSpan w:val="9"/>
            <w:tcBorders>
              <w:left w:val="nil"/>
              <w:bottom w:val="single" w:sz="4" w:space="0" w:color="auto"/>
            </w:tcBorders>
            <w:shd w:val="clear" w:color="auto" w:fill="000000" w:themeFill="text1"/>
            <w:vAlign w:val="center"/>
          </w:tcPr>
          <w:p w:rsidR="00FC638B" w:rsidRDefault="00FC638B" w:rsidP="00FC638B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>Int Rot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  </w:t>
            </w: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AE"/>
            </w:r>
            <w:r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 </w:t>
            </w:r>
            <w:r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>Ext Rot</w:t>
            </w:r>
          </w:p>
          <w:p w:rsidR="00FC638B" w:rsidRPr="002F2AC1" w:rsidRDefault="00FC638B" w:rsidP="00FC638B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FE29D6">
              <w:rPr>
                <w:rFonts w:asciiTheme="minorHAnsi" w:hAnsiTheme="minorHAnsi"/>
                <w:bCs/>
                <w:sz w:val="20"/>
                <w:szCs w:val="20"/>
              </w:rPr>
              <w:t>Measure with hips flexed for sitting</w:t>
            </w:r>
          </w:p>
        </w:tc>
        <w:tc>
          <w:tcPr>
            <w:tcW w:w="4677" w:type="dxa"/>
            <w:gridSpan w:val="3"/>
            <w:vMerge w:val="restart"/>
          </w:tcPr>
          <w:p w:rsidR="00FC638B" w:rsidRPr="002F2AC1" w:rsidRDefault="00FC638B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  <w:permStart w:id="338494564" w:edGrp="everyone"/>
            <w:permEnd w:id="338494564"/>
          </w:p>
        </w:tc>
      </w:tr>
      <w:tr w:rsidR="002F2AC1" w:rsidRPr="002F2AC1" w:rsidTr="00E01B2C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21" w:type="dxa"/>
          <w:wAfter w:w="20" w:type="dxa"/>
          <w:trHeight w:val="388"/>
        </w:trPr>
        <w:tc>
          <w:tcPr>
            <w:tcW w:w="15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AC1" w:rsidRPr="002F2AC1" w:rsidRDefault="002F2AC1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t>Normal ROM</w:t>
            </w:r>
          </w:p>
        </w:tc>
        <w:tc>
          <w:tcPr>
            <w:tcW w:w="1463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AC1" w:rsidRPr="002F2AC1" w:rsidRDefault="002F2AC1" w:rsidP="00961DD0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t>40</w:t>
            </w: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</w:p>
        </w:tc>
        <w:tc>
          <w:tcPr>
            <w:tcW w:w="116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F2AC1" w:rsidRPr="002F2AC1" w:rsidRDefault="002F2AC1" w:rsidP="00A00143">
            <w:pPr>
              <w:numPr>
                <w:ilvl w:val="0"/>
                <w:numId w:val="4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t xml:space="preserve">   0</w:t>
            </w: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</w:p>
        </w:tc>
        <w:tc>
          <w:tcPr>
            <w:tcW w:w="1848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2F2AC1" w:rsidRPr="002F2AC1" w:rsidRDefault="002F2AC1" w:rsidP="002F2AC1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t>45</w:t>
            </w:r>
            <w:r w:rsidRPr="002F2AC1">
              <w:sym w:font="Symbol" w:char="F0B0"/>
            </w:r>
          </w:p>
        </w:tc>
        <w:tc>
          <w:tcPr>
            <w:tcW w:w="4677" w:type="dxa"/>
            <w:gridSpan w:val="3"/>
            <w:vMerge/>
          </w:tcPr>
          <w:p w:rsidR="002F2AC1" w:rsidRPr="002F2AC1" w:rsidRDefault="002F2AC1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2F2AC1" w:rsidRPr="002F2AC1" w:rsidTr="00E01B2C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21" w:type="dxa"/>
          <w:wAfter w:w="20" w:type="dxa"/>
          <w:trHeight w:val="540"/>
        </w:trPr>
        <w:tc>
          <w:tcPr>
            <w:tcW w:w="15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AC1" w:rsidRPr="002F2AC1" w:rsidRDefault="002F2AC1" w:rsidP="00FC638B">
            <w:pPr>
              <w:spacing w:before="12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>RIGHT</w:t>
            </w:r>
            <w:r w:rsidR="00FC638B" w:rsidRPr="002F2AC1">
              <w:rPr>
                <w:rFonts w:asciiTheme="minorHAnsi" w:hAnsiTheme="minorHAnsi"/>
                <w:bCs/>
                <w:sz w:val="18"/>
                <w:szCs w:val="18"/>
              </w:rPr>
              <w:t>@</w:t>
            </w:r>
            <w:r w:rsidR="00E10BD0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E10BD0">
              <w:rPr>
                <w:rFonts w:asciiTheme="minorHAnsi" w:hAnsiTheme="minorHAnsi"/>
                <w:bCs/>
                <w:sz w:val="22"/>
                <w:szCs w:val="22"/>
                <w:u w:val="single"/>
              </w:rPr>
              <w:t>_</w:t>
            </w:r>
            <w:permStart w:id="985153791" w:edGrp="everyone"/>
            <w:r w:rsidR="00E10BD0">
              <w:rPr>
                <w:rFonts w:asciiTheme="minorHAnsi" w:hAnsiTheme="minorHAnsi"/>
                <w:bCs/>
                <w:sz w:val="22"/>
                <w:szCs w:val="22"/>
                <w:u w:val="single"/>
              </w:rPr>
              <w:t>_</w:t>
            </w:r>
            <w:permEnd w:id="985153791"/>
            <w:r w:rsidR="00E10BD0">
              <w:rPr>
                <w:rFonts w:asciiTheme="minorHAnsi" w:hAnsiTheme="minorHAnsi"/>
                <w:bCs/>
                <w:sz w:val="22"/>
                <w:szCs w:val="22"/>
                <w:u w:val="single"/>
              </w:rPr>
              <w:t>_</w:t>
            </w:r>
            <w:r w:rsidR="00FC638B"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°</m:t>
              </m:r>
            </m:oMath>
            <w:r w:rsidR="00FC638B"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="00FC638B" w:rsidRPr="002F2AC1">
              <w:rPr>
                <w:rFonts w:asciiTheme="minorHAnsi" w:hAnsiTheme="minorHAnsi"/>
                <w:bCs/>
                <w:i/>
                <w:sz w:val="18"/>
                <w:szCs w:val="18"/>
              </w:rPr>
              <w:t>Hip flexion</w:t>
            </w:r>
          </w:p>
        </w:tc>
        <w:tc>
          <w:tcPr>
            <w:tcW w:w="1463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AC1" w:rsidRPr="002F2AC1" w:rsidRDefault="00987F04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 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</w:t>
            </w:r>
            <w:permStart w:id="1319990645" w:edGrp="everyone"/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permEnd w:id="1319990645"/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</w:p>
        </w:tc>
        <w:tc>
          <w:tcPr>
            <w:tcW w:w="116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F2AC1" w:rsidRPr="002F2AC1" w:rsidRDefault="00E10BD0" w:rsidP="00E10B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-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 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permStart w:id="1880493479" w:edGrp="everyone"/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permEnd w:id="1880493479"/>
            <w:r w:rsidR="00686C54"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  <w:r w:rsidR="002F2AC1" w:rsidRPr="002F2AC1">
              <w:rPr>
                <w:rFonts w:asciiTheme="minorHAnsi" w:hAnsiTheme="minorHAnsi"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1848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2F2AC1" w:rsidRPr="002F2AC1" w:rsidRDefault="00FC638B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-</w:t>
            </w:r>
            <w:r w:rsidR="00E10BD0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    </w:t>
            </w:r>
            <w:permStart w:id="431901481" w:edGrp="everyone"/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permEnd w:id="431901481"/>
            <w:r w:rsidR="00686C54"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</w:p>
        </w:tc>
        <w:tc>
          <w:tcPr>
            <w:tcW w:w="4677" w:type="dxa"/>
            <w:gridSpan w:val="3"/>
            <w:vMerge/>
          </w:tcPr>
          <w:p w:rsidR="002F2AC1" w:rsidRPr="002F2AC1" w:rsidRDefault="002F2AC1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2F2AC1" w:rsidRPr="002F2AC1" w:rsidTr="00E01B2C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21" w:type="dxa"/>
          <w:wAfter w:w="20" w:type="dxa"/>
          <w:trHeight w:val="388"/>
        </w:trPr>
        <w:tc>
          <w:tcPr>
            <w:tcW w:w="15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2AC1" w:rsidRPr="002F2AC1" w:rsidRDefault="002F2AC1" w:rsidP="00FC638B">
            <w:pPr>
              <w:spacing w:before="12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>LEFT</w:t>
            </w:r>
            <w:r w:rsidR="00FC638B" w:rsidRPr="002F2AC1">
              <w:rPr>
                <w:rFonts w:asciiTheme="minorHAnsi" w:hAnsiTheme="minorHAnsi"/>
                <w:bCs/>
                <w:sz w:val="18"/>
                <w:szCs w:val="18"/>
              </w:rPr>
              <w:t>@</w:t>
            </w:r>
            <w:r w:rsidR="00E10BD0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E10BD0">
              <w:rPr>
                <w:rFonts w:asciiTheme="minorHAnsi" w:hAnsiTheme="minorHAnsi"/>
                <w:bCs/>
                <w:sz w:val="22"/>
                <w:szCs w:val="22"/>
                <w:u w:val="single"/>
              </w:rPr>
              <w:t>_</w:t>
            </w:r>
            <w:permStart w:id="2063223979" w:edGrp="everyone"/>
            <w:r w:rsidR="00E10BD0">
              <w:rPr>
                <w:rFonts w:asciiTheme="minorHAnsi" w:hAnsiTheme="minorHAnsi"/>
                <w:bCs/>
                <w:sz w:val="22"/>
                <w:szCs w:val="22"/>
                <w:u w:val="single"/>
              </w:rPr>
              <w:t>_</w:t>
            </w:r>
            <w:permEnd w:id="2063223979"/>
            <w:r w:rsidR="00E10BD0">
              <w:rPr>
                <w:rFonts w:asciiTheme="minorHAnsi" w:hAnsiTheme="minorHAnsi"/>
                <w:bCs/>
                <w:sz w:val="22"/>
                <w:szCs w:val="22"/>
                <w:u w:val="single"/>
              </w:rPr>
              <w:t>_</w:t>
            </w:r>
            <w:r w:rsidR="00FC638B"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°</m:t>
              </m:r>
            </m:oMath>
            <w:r w:rsidR="00FC638B"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="00FC638B" w:rsidRPr="002F2AC1">
              <w:rPr>
                <w:rFonts w:asciiTheme="minorHAnsi" w:hAnsiTheme="minorHAnsi"/>
                <w:bCs/>
                <w:i/>
                <w:sz w:val="18"/>
                <w:szCs w:val="18"/>
              </w:rPr>
              <w:t>Hip flexion</w:t>
            </w:r>
          </w:p>
        </w:tc>
        <w:tc>
          <w:tcPr>
            <w:tcW w:w="1463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2AC1" w:rsidRPr="002F2AC1" w:rsidRDefault="00987F04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</w:t>
            </w:r>
            <w:permStart w:id="769008009" w:edGrp="everyone"/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</w:t>
            </w:r>
            <w:permEnd w:id="769008009"/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</w:p>
        </w:tc>
        <w:tc>
          <w:tcPr>
            <w:tcW w:w="116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F2AC1" w:rsidRPr="002F2AC1" w:rsidRDefault="00E10BD0" w:rsidP="00E10B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-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 </w:t>
            </w:r>
            <w:permStart w:id="1226255848" w:edGrp="everyone"/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ermEnd w:id="1226255848"/>
            <w:r w:rsidR="00686C54"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  <w:r w:rsidR="002F2AC1" w:rsidRPr="002F2AC1">
              <w:rPr>
                <w:rFonts w:asciiTheme="minorHAnsi" w:hAnsiTheme="minorHAnsi"/>
                <w:bCs/>
                <w:sz w:val="22"/>
                <w:szCs w:val="22"/>
              </w:rPr>
              <w:t xml:space="preserve">    </w:t>
            </w:r>
          </w:p>
        </w:tc>
        <w:tc>
          <w:tcPr>
            <w:tcW w:w="1848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2F2AC1" w:rsidRPr="002F2AC1" w:rsidRDefault="00FC638B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-</w:t>
            </w:r>
            <w:r w:rsidR="00E10BD0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 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</w:t>
            </w:r>
            <w:permStart w:id="1076899510" w:edGrp="everyone"/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ermEnd w:id="1076899510"/>
            <w:r w:rsidR="00686C54"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</w:p>
        </w:tc>
        <w:tc>
          <w:tcPr>
            <w:tcW w:w="4677" w:type="dxa"/>
            <w:gridSpan w:val="3"/>
            <w:vMerge/>
            <w:tcBorders>
              <w:bottom w:val="single" w:sz="4" w:space="0" w:color="auto"/>
            </w:tcBorders>
          </w:tcPr>
          <w:p w:rsidR="002F2AC1" w:rsidRPr="002F2AC1" w:rsidRDefault="002F2AC1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FC638B" w:rsidRPr="002F2AC1" w:rsidTr="00E01B2C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21" w:type="dxa"/>
          <w:wAfter w:w="20" w:type="dxa"/>
          <w:trHeight w:val="388"/>
        </w:trPr>
        <w:tc>
          <w:tcPr>
            <w:tcW w:w="6057" w:type="dxa"/>
            <w:gridSpan w:val="10"/>
            <w:tcBorders>
              <w:bottom w:val="single" w:sz="4" w:space="0" w:color="auto"/>
            </w:tcBorders>
            <w:shd w:val="clear" w:color="auto" w:fill="000000" w:themeFill="text1"/>
          </w:tcPr>
          <w:p w:rsidR="00FC638B" w:rsidRDefault="00FC638B" w:rsidP="00FC638B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</w:rPr>
              <w:t xml:space="preserve">KNEES                          </w:t>
            </w:r>
            <w:r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>Extension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 </w:t>
            </w: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AE"/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        </w:t>
            </w:r>
            <w:r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>Flexion</w:t>
            </w:r>
          </w:p>
          <w:p w:rsidR="00FC638B" w:rsidRPr="002F2AC1" w:rsidRDefault="00FC638B" w:rsidP="00FC638B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                                 </w:t>
            </w:r>
            <w:r w:rsidRPr="00FE29D6">
              <w:rPr>
                <w:rFonts w:asciiTheme="minorHAnsi" w:hAnsiTheme="minorHAnsi"/>
                <w:bCs/>
                <w:sz w:val="20"/>
                <w:szCs w:val="20"/>
              </w:rPr>
              <w:t>Measure with hips flexed for sitting</w:t>
            </w:r>
          </w:p>
        </w:tc>
        <w:tc>
          <w:tcPr>
            <w:tcW w:w="4677" w:type="dxa"/>
            <w:gridSpan w:val="3"/>
            <w:tcBorders>
              <w:bottom w:val="nil"/>
            </w:tcBorders>
          </w:tcPr>
          <w:p w:rsidR="00FC638B" w:rsidRPr="002F2AC1" w:rsidRDefault="00FC638B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Cs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323C5F6C" wp14:editId="51257080">
                      <wp:simplePos x="0" y="0"/>
                      <wp:positionH relativeFrom="column">
                        <wp:posOffset>621030</wp:posOffset>
                      </wp:positionH>
                      <wp:positionV relativeFrom="paragraph">
                        <wp:posOffset>5080</wp:posOffset>
                      </wp:positionV>
                      <wp:extent cx="285750" cy="247650"/>
                      <wp:effectExtent l="3175" t="0" r="0" b="3175"/>
                      <wp:wrapNone/>
                      <wp:docPr id="50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750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22D7C" w:rsidRDefault="00622D7C" w:rsidP="00A00143">
                                  <w:r w:rsidRPr="00BD443C">
                                    <w:rPr>
                                      <w:rFonts w:ascii="Arial Narrow" w:hAnsi="Arial Narrow"/>
                                      <w:bCs/>
                                      <w:sz w:val="16"/>
                                      <w:szCs w:val="16"/>
                                    </w:rPr>
                                    <w:t>0°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3C5F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0" o:spid="_x0000_s1027" type="#_x0000_t202" style="position:absolute;margin-left:48.9pt;margin-top:.4pt;width:22.5pt;height:19.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RweuAIAAME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" filled="f" stroked="f">
                      <v:textbox>
                        <w:txbxContent>
                          <w:p w:rsidR="00622D7C" w:rsidRDefault="00622D7C" w:rsidP="00A00143">
                            <w:r w:rsidRPr="00BD443C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0°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F2AC1">
              <w:rPr>
                <w:rFonts w:asciiTheme="minorHAnsi" w:hAnsiTheme="minorHAnsi"/>
                <w:bCs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459B62B" wp14:editId="20AE5708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128905</wp:posOffset>
                      </wp:positionV>
                      <wp:extent cx="1326515" cy="810895"/>
                      <wp:effectExtent l="3175" t="0" r="3810" b="1905"/>
                      <wp:wrapNone/>
                      <wp:docPr id="49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26515" cy="8108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22D7C" w:rsidRDefault="00622D7C" w:rsidP="00A00143">
                                  <w:r w:rsidRPr="00963599">
                                    <w:rPr>
                                      <w:noProof/>
                                      <w:lang w:val="en-NZ" w:eastAsia="en-NZ"/>
                                    </w:rPr>
                                    <w:drawing>
                                      <wp:inline distT="0" distB="0" distL="0" distR="0" wp14:anchorId="056642A1" wp14:editId="3F16BBE8">
                                        <wp:extent cx="1143000" cy="716280"/>
                                        <wp:effectExtent l="0" t="0" r="0" b="7620"/>
                                        <wp:docPr id="15" name="Picture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8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43000" cy="71628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59B62B" id="Text Box 49" o:spid="_x0000_s1028" type="#_x0000_t202" style="position:absolute;margin-left:-2.1pt;margin-top:10.15pt;width:104.45pt;height:63.85pt;z-index:251763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" stroked="f">
                      <v:textbox style="mso-fit-shape-to-text:t">
                        <w:txbxContent>
                          <w:p w:rsidR="00622D7C" w:rsidRDefault="00622D7C" w:rsidP="00A00143">
                            <w:r w:rsidRPr="00963599">
                              <w:rPr>
                                <w:noProof/>
                                <w:lang w:val="en-NZ" w:eastAsia="en-NZ"/>
                              </w:rPr>
                              <w:drawing>
                                <wp:inline distT="0" distB="0" distL="0" distR="0" wp14:anchorId="056642A1" wp14:editId="3F16BBE8">
                                  <wp:extent cx="1143000" cy="716280"/>
                                  <wp:effectExtent l="0" t="0" r="0" b="762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3000" cy="7162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C638B" w:rsidRPr="002F2AC1" w:rsidTr="00E01B2C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21" w:type="dxa"/>
          <w:wAfter w:w="20" w:type="dxa"/>
          <w:trHeight w:val="388"/>
        </w:trPr>
        <w:tc>
          <w:tcPr>
            <w:tcW w:w="15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638B" w:rsidRPr="002F2AC1" w:rsidRDefault="00FC638B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t>Normal ROM</w:t>
            </w:r>
          </w:p>
        </w:tc>
        <w:tc>
          <w:tcPr>
            <w:tcW w:w="1463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638B" w:rsidRPr="002F2AC1" w:rsidRDefault="00FC638B" w:rsidP="00961DD0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t>0</w:t>
            </w: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</w:p>
        </w:tc>
        <w:tc>
          <w:tcPr>
            <w:tcW w:w="117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C638B" w:rsidRPr="002F2AC1" w:rsidRDefault="00FC638B" w:rsidP="00A00143">
            <w:pPr>
              <w:numPr>
                <w:ilvl w:val="0"/>
                <w:numId w:val="4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t xml:space="preserve">   0</w:t>
            </w: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  <w:r w:rsidRPr="002F2AC1">
              <w:rPr>
                <w:rFonts w:asciiTheme="minorHAnsi" w:hAnsiTheme="minorHAnsi"/>
                <w:bCs/>
                <w:sz w:val="22"/>
                <w:szCs w:val="22"/>
              </w:rPr>
              <w:t xml:space="preserve">      </w:t>
            </w:r>
          </w:p>
        </w:tc>
        <w:tc>
          <w:tcPr>
            <w:tcW w:w="1838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FC638B" w:rsidRPr="00FC638B" w:rsidRDefault="00FC638B" w:rsidP="00FC638B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  <w:bCs/>
                <w:sz w:val="22"/>
                <w:szCs w:val="22"/>
              </w:rPr>
            </w:pPr>
            <w:r w:rsidRPr="00FC638B">
              <w:rPr>
                <w:rFonts w:asciiTheme="minorHAnsi" w:hAnsiTheme="minorHAnsi"/>
                <w:bCs/>
                <w:sz w:val="22"/>
                <w:szCs w:val="22"/>
              </w:rPr>
              <w:t>135</w:t>
            </w:r>
            <w:r w:rsidRPr="002F2AC1">
              <w:sym w:font="Symbol" w:char="F0B0"/>
            </w:r>
          </w:p>
        </w:tc>
        <w:tc>
          <w:tcPr>
            <w:tcW w:w="4677" w:type="dxa"/>
            <w:gridSpan w:val="3"/>
            <w:tcBorders>
              <w:top w:val="nil"/>
              <w:bottom w:val="nil"/>
            </w:tcBorders>
          </w:tcPr>
          <w:p w:rsidR="00FC638B" w:rsidRPr="002F2AC1" w:rsidRDefault="00FC638B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Cs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5B4D855A" wp14:editId="4801B76B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-6985</wp:posOffset>
                      </wp:positionV>
                      <wp:extent cx="597535" cy="285750"/>
                      <wp:effectExtent l="0" t="0" r="0" b="0"/>
                      <wp:wrapNone/>
                      <wp:docPr id="47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7535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22D7C" w:rsidRDefault="00622D7C" w:rsidP="00A00143">
                                  <w:r>
                                    <w:rPr>
                                      <w:rFonts w:ascii="Arial Narrow" w:hAnsi="Arial Narrow"/>
                                      <w:bCs/>
                                      <w:sz w:val="16"/>
                                      <w:szCs w:val="16"/>
                                    </w:rPr>
                                    <w:t>90</w:t>
                                  </w:r>
                                  <w:r w:rsidRPr="00BD443C">
                                    <w:rPr>
                                      <w:rFonts w:ascii="Arial Narrow" w:hAnsi="Arial Narrow"/>
                                      <w:bCs/>
                                      <w:sz w:val="16"/>
                                      <w:szCs w:val="16"/>
                                    </w:rPr>
                                    <w:t>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4D855A" id="Text Box 47" o:spid="_x0000_s1029" type="#_x0000_t202" style="position:absolute;margin-left:101.85pt;margin-top:-.55pt;width:47.05pt;height:22.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" filled="f" stroked="f">
                      <v:textbox>
                        <w:txbxContent>
                          <w:p w:rsidR="00622D7C" w:rsidRDefault="00622D7C" w:rsidP="00A00143"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90</w:t>
                            </w:r>
                            <w:r w:rsidRPr="00BD443C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C638B" w:rsidRPr="002F2AC1" w:rsidTr="00E01B2C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21" w:type="dxa"/>
          <w:wAfter w:w="20" w:type="dxa"/>
          <w:trHeight w:val="388"/>
        </w:trPr>
        <w:tc>
          <w:tcPr>
            <w:tcW w:w="15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638B" w:rsidRPr="002F2AC1" w:rsidRDefault="00FC638B" w:rsidP="00FC638B">
            <w:pPr>
              <w:spacing w:before="12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RIGHT </w:t>
            </w:r>
            <w:r w:rsidRPr="002F2AC1">
              <w:rPr>
                <w:rFonts w:asciiTheme="minorHAnsi" w:hAnsiTheme="minorHAnsi"/>
                <w:bCs/>
                <w:sz w:val="18"/>
                <w:szCs w:val="18"/>
              </w:rPr>
              <w:t>@</w:t>
            </w:r>
            <w:r w:rsidR="007E515D">
              <w:rPr>
                <w:rFonts w:asciiTheme="minorHAnsi" w:hAnsiTheme="minorHAnsi"/>
                <w:bCs/>
                <w:sz w:val="22"/>
                <w:szCs w:val="22"/>
                <w:u w:val="single"/>
              </w:rPr>
              <w:t>_</w:t>
            </w:r>
            <w:permStart w:id="1659188716" w:edGrp="everyone"/>
            <w:r w:rsidR="007E515D">
              <w:rPr>
                <w:rFonts w:asciiTheme="minorHAnsi" w:hAnsiTheme="minorHAnsi"/>
                <w:bCs/>
                <w:sz w:val="22"/>
                <w:szCs w:val="22"/>
                <w:u w:val="single"/>
              </w:rPr>
              <w:t>_</w:t>
            </w:r>
            <w:permEnd w:id="1659188716"/>
            <w:r w:rsidR="007E515D">
              <w:rPr>
                <w:rFonts w:asciiTheme="minorHAnsi" w:hAnsiTheme="minorHAnsi"/>
                <w:bCs/>
                <w:sz w:val="22"/>
                <w:szCs w:val="22"/>
                <w:u w:val="single"/>
              </w:rPr>
              <w:t>_</w:t>
            </w:r>
            <w:r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°</m:t>
              </m:r>
            </m:oMath>
            <w:r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002F2AC1">
              <w:rPr>
                <w:rFonts w:asciiTheme="minorHAnsi" w:hAnsiTheme="minorHAnsi"/>
                <w:bCs/>
                <w:i/>
                <w:sz w:val="18"/>
                <w:szCs w:val="18"/>
              </w:rPr>
              <w:t>Hip flexion</w:t>
            </w:r>
          </w:p>
        </w:tc>
        <w:tc>
          <w:tcPr>
            <w:tcW w:w="1463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/>
            <w:vAlign w:val="center"/>
          </w:tcPr>
          <w:p w:rsidR="00FC638B" w:rsidRPr="002F2AC1" w:rsidRDefault="00FC638B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17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C638B" w:rsidRPr="002F2AC1" w:rsidRDefault="007E515D" w:rsidP="007E515D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-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 </w:t>
            </w:r>
            <w:permStart w:id="201542040" w:edGrp="everyone"/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permEnd w:id="201542040"/>
            <w:r w:rsidR="00686C54"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  <w:r w:rsidR="00FC638B" w:rsidRPr="002F2AC1">
              <w:rPr>
                <w:rFonts w:asciiTheme="minorHAnsi" w:hAnsiTheme="minorHAnsi"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1838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FC638B" w:rsidRPr="002F2AC1" w:rsidRDefault="00FC638B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-</w:t>
            </w:r>
            <w:r w:rsidR="007E515D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 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</w:t>
            </w:r>
            <w:permStart w:id="1125385701" w:edGrp="everyone"/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permEnd w:id="1125385701"/>
            <w:r w:rsidR="00686C54"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</w:p>
        </w:tc>
        <w:tc>
          <w:tcPr>
            <w:tcW w:w="4677" w:type="dxa"/>
            <w:gridSpan w:val="3"/>
            <w:tcBorders>
              <w:top w:val="nil"/>
              <w:bottom w:val="nil"/>
            </w:tcBorders>
          </w:tcPr>
          <w:p w:rsidR="00FC638B" w:rsidRPr="002F2AC1" w:rsidRDefault="00FC638B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Cs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2DB8D4F1" wp14:editId="26CDECB5">
                      <wp:simplePos x="0" y="0"/>
                      <wp:positionH relativeFrom="column">
                        <wp:posOffset>1102994</wp:posOffset>
                      </wp:positionH>
                      <wp:positionV relativeFrom="paragraph">
                        <wp:posOffset>197484</wp:posOffset>
                      </wp:positionV>
                      <wp:extent cx="581025" cy="542925"/>
                      <wp:effectExtent l="0" t="0" r="0" b="9525"/>
                      <wp:wrapNone/>
                      <wp:docPr id="46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10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22D7C" w:rsidRDefault="00622D7C" w:rsidP="00A00143">
                                  <w:r>
                                    <w:rPr>
                                      <w:rFonts w:ascii="Arial Narrow" w:hAnsi="Arial Narrow"/>
                                      <w:bCs/>
                                      <w:sz w:val="16"/>
                                      <w:szCs w:val="16"/>
                                    </w:rPr>
                                    <w:t xml:space="preserve">   1135</w:t>
                                  </w:r>
                                  <w:r w:rsidRPr="00BD443C">
                                    <w:rPr>
                                      <w:rFonts w:ascii="Arial Narrow" w:hAnsi="Arial Narrow"/>
                                      <w:bCs/>
                                      <w:sz w:val="16"/>
                                      <w:szCs w:val="16"/>
                                    </w:rPr>
                                    <w:t>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B8D4F1" id="Text Box 46" o:spid="_x0000_s1030" type="#_x0000_t202" style="position:absolute;margin-left:86.85pt;margin-top:15.55pt;width:45.75pt;height:42.7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" filled="f" stroked="f">
                      <v:textbox>
                        <w:txbxContent>
                          <w:p w:rsidR="00622D7C" w:rsidRDefault="00622D7C" w:rsidP="00A00143">
                            <w:r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 xml:space="preserve">   1135</w:t>
                            </w:r>
                            <w:r w:rsidRPr="00BD443C">
                              <w:rPr>
                                <w:rFonts w:ascii="Arial Narrow" w:hAnsi="Arial Narrow"/>
                                <w:bCs/>
                                <w:sz w:val="16"/>
                                <w:szCs w:val="16"/>
                              </w:rPr>
                              <w:t>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C638B" w:rsidRPr="002F2AC1" w:rsidTr="00BE3866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21" w:type="dxa"/>
          <w:wAfter w:w="20" w:type="dxa"/>
          <w:trHeight w:val="859"/>
        </w:trPr>
        <w:tc>
          <w:tcPr>
            <w:tcW w:w="15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638B" w:rsidRPr="002F2AC1" w:rsidRDefault="00FC638B" w:rsidP="00FC638B">
            <w:pPr>
              <w:spacing w:before="12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>LEFT</w:t>
            </w:r>
            <w:r w:rsidR="007E515D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002F2AC1">
              <w:rPr>
                <w:rFonts w:asciiTheme="minorHAnsi" w:hAnsiTheme="minorHAnsi"/>
                <w:bCs/>
                <w:sz w:val="18"/>
                <w:szCs w:val="18"/>
              </w:rPr>
              <w:t>@</w:t>
            </w:r>
            <w:r w:rsidR="007E515D">
              <w:rPr>
                <w:rFonts w:asciiTheme="minorHAnsi" w:hAnsiTheme="minorHAnsi"/>
                <w:bCs/>
                <w:sz w:val="18"/>
                <w:szCs w:val="18"/>
              </w:rPr>
              <w:t xml:space="preserve"> </w:t>
            </w:r>
            <w:r w:rsidR="007E515D">
              <w:rPr>
                <w:rFonts w:asciiTheme="minorHAnsi" w:hAnsiTheme="minorHAnsi"/>
                <w:bCs/>
                <w:sz w:val="22"/>
                <w:szCs w:val="22"/>
                <w:u w:val="single"/>
              </w:rPr>
              <w:t>_</w:t>
            </w:r>
            <w:permStart w:id="1060577883" w:edGrp="everyone"/>
            <w:r w:rsidR="007E515D">
              <w:rPr>
                <w:rFonts w:asciiTheme="minorHAnsi" w:hAnsiTheme="minorHAnsi"/>
                <w:bCs/>
                <w:sz w:val="22"/>
                <w:szCs w:val="22"/>
                <w:u w:val="single"/>
              </w:rPr>
              <w:t>_</w:t>
            </w:r>
            <w:permEnd w:id="1060577883"/>
            <w:r w:rsidR="007E515D">
              <w:rPr>
                <w:rFonts w:asciiTheme="minorHAnsi" w:hAnsiTheme="minorHAnsi"/>
                <w:bCs/>
                <w:sz w:val="22"/>
                <w:szCs w:val="22"/>
                <w:u w:val="single"/>
              </w:rPr>
              <w:t>_</w:t>
            </w:r>
            <w:r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°</m:t>
              </m:r>
            </m:oMath>
            <w:r w:rsidRPr="002F2AC1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002F2AC1">
              <w:rPr>
                <w:rFonts w:asciiTheme="minorHAnsi" w:hAnsiTheme="minorHAnsi"/>
                <w:bCs/>
                <w:i/>
                <w:sz w:val="18"/>
                <w:szCs w:val="18"/>
              </w:rPr>
              <w:t>Hip flexion</w:t>
            </w:r>
          </w:p>
        </w:tc>
        <w:tc>
          <w:tcPr>
            <w:tcW w:w="1463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/>
            <w:vAlign w:val="center"/>
          </w:tcPr>
          <w:p w:rsidR="00FC638B" w:rsidRPr="002F2AC1" w:rsidRDefault="00FC638B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17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C638B" w:rsidRPr="002F2AC1" w:rsidRDefault="007E515D" w:rsidP="007E515D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-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  </w:t>
            </w:r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ermStart w:id="1846497895" w:edGrp="everyone"/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permEnd w:id="1846497895"/>
            <w:r w:rsidR="00686C54"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  <w:r w:rsidR="00FC638B" w:rsidRPr="002F2AC1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838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FC638B" w:rsidRPr="002F2AC1" w:rsidRDefault="00FC638B" w:rsidP="00961DD0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-</w:t>
            </w:r>
            <w:r w:rsidR="007E515D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     </w:t>
            </w:r>
            <w:permStart w:id="294126285" w:edGrp="everyone"/>
            <w:r w:rsidR="00460241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="00686C54">
              <w:rPr>
                <w:rFonts w:asciiTheme="minorHAnsi" w:hAnsiTheme="minorHAnsi"/>
                <w:bCs/>
                <w:sz w:val="22"/>
                <w:szCs w:val="22"/>
              </w:rPr>
              <w:t xml:space="preserve">  </w:t>
            </w:r>
            <w:permEnd w:id="294126285"/>
            <w:r w:rsidR="00686C54" w:rsidRPr="002F2AC1">
              <w:rPr>
                <w:rFonts w:asciiTheme="minorHAnsi" w:hAnsiTheme="minorHAnsi"/>
                <w:bCs/>
                <w:sz w:val="22"/>
                <w:szCs w:val="22"/>
              </w:rPr>
              <w:sym w:font="Symbol" w:char="F0B0"/>
            </w:r>
          </w:p>
        </w:tc>
        <w:tc>
          <w:tcPr>
            <w:tcW w:w="4677" w:type="dxa"/>
            <w:gridSpan w:val="3"/>
            <w:tcBorders>
              <w:top w:val="nil"/>
              <w:bottom w:val="single" w:sz="4" w:space="0" w:color="auto"/>
            </w:tcBorders>
          </w:tcPr>
          <w:p w:rsidR="00FC638B" w:rsidRPr="002F2AC1" w:rsidRDefault="00FC638B" w:rsidP="00961DD0">
            <w:pPr>
              <w:spacing w:before="120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:rsidR="00F46D9F" w:rsidRDefault="00F46D9F">
      <w:pPr>
        <w:rPr>
          <w:rFonts w:asciiTheme="minorHAnsi" w:hAnsiTheme="minorHAnsi"/>
        </w:rPr>
      </w:pPr>
    </w:p>
    <w:p w:rsidR="00803B73" w:rsidRDefault="00803B73">
      <w:pPr>
        <w:rPr>
          <w:rFonts w:asciiTheme="minorHAnsi" w:hAnsiTheme="minorHAnsi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3"/>
        <w:gridCol w:w="1009"/>
        <w:gridCol w:w="850"/>
        <w:gridCol w:w="210"/>
        <w:gridCol w:w="641"/>
        <w:gridCol w:w="283"/>
        <w:gridCol w:w="567"/>
        <w:gridCol w:w="380"/>
        <w:gridCol w:w="5149"/>
      </w:tblGrid>
      <w:tr w:rsidR="00D2016D" w:rsidRPr="00767064" w:rsidTr="00E23B03">
        <w:trPr>
          <w:trHeight w:val="454"/>
        </w:trPr>
        <w:tc>
          <w:tcPr>
            <w:tcW w:w="10632" w:type="dxa"/>
            <w:gridSpan w:val="9"/>
            <w:shd w:val="clear" w:color="auto" w:fill="000000"/>
          </w:tcPr>
          <w:p w:rsidR="00D2016D" w:rsidRPr="00767064" w:rsidRDefault="00D2016D" w:rsidP="00E23B0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67064">
              <w:rPr>
                <w:rFonts w:asciiTheme="minorHAnsi" w:hAnsiTheme="minorHAnsi"/>
                <w:b/>
                <w:sz w:val="22"/>
                <w:szCs w:val="22"/>
              </w:rPr>
              <w:t>SITTING EVALUATION (</w:t>
            </w:r>
            <w:r w:rsidRPr="00767064">
              <w:rPr>
                <w:rFonts w:asciiTheme="minorHAnsi" w:hAnsiTheme="minorHAnsi"/>
                <w:b/>
                <w:i/>
                <w:sz w:val="22"/>
                <w:szCs w:val="22"/>
              </w:rPr>
              <w:t>ON FIRM SURFACE)</w:t>
            </w:r>
          </w:p>
        </w:tc>
      </w:tr>
      <w:tr w:rsidR="00D2016D" w:rsidRPr="00767064" w:rsidTr="00E23B03">
        <w:trPr>
          <w:trHeight w:val="515"/>
        </w:trPr>
        <w:tc>
          <w:tcPr>
            <w:tcW w:w="10632" w:type="dxa"/>
            <w:gridSpan w:val="9"/>
            <w:vAlign w:val="center"/>
          </w:tcPr>
          <w:p w:rsidR="00D2016D" w:rsidRPr="00767064" w:rsidRDefault="00D2016D" w:rsidP="00E23B03">
            <w:pPr>
              <w:pStyle w:val="Heading2"/>
              <w:rPr>
                <w:rFonts w:asciiTheme="minorHAnsi" w:hAnsiTheme="minorHAnsi"/>
                <w:sz w:val="22"/>
                <w:szCs w:val="22"/>
              </w:rPr>
            </w:pPr>
            <w:r w:rsidRPr="00767064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46990</wp:posOffset>
                      </wp:positionV>
                      <wp:extent cx="0" cy="0"/>
                      <wp:effectExtent l="7620" t="5715" r="11430" b="13335"/>
                      <wp:wrapNone/>
                      <wp:docPr id="137" name="Straight Connector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3AC982" id="Straight Connector 137" o:spid="_x0000_s1026" style="position:absolute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3.7pt" to="18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"/>
                  </w:pict>
                </mc:Fallback>
              </mc:AlternateContent>
            </w:r>
            <w:r w:rsidRPr="00767064">
              <w:rPr>
                <w:rFonts w:asciiTheme="minorHAnsi" w:hAnsiTheme="minorHAnsi"/>
                <w:noProof/>
                <w:sz w:val="22"/>
                <w:szCs w:val="22"/>
                <w:lang w:val="en-NZ" w:eastAsia="en-NZ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46990</wp:posOffset>
                      </wp:positionV>
                      <wp:extent cx="0" cy="0"/>
                      <wp:effectExtent l="7620" t="5715" r="11430" b="13335"/>
                      <wp:wrapNone/>
                      <wp:docPr id="136" name="Straight Connector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F04E3" id="Straight Connector 136" o:spid="_x0000_s1026" style="position:absolute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3.7pt" to="99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"/>
                  </w:pict>
                </mc:Fallback>
              </mc:AlternateContent>
            </w:r>
            <w:r w:rsidRPr="00767064">
              <w:rPr>
                <w:rFonts w:asciiTheme="minorHAnsi" w:hAnsiTheme="minorHAnsi"/>
                <w:sz w:val="22"/>
                <w:szCs w:val="22"/>
              </w:rPr>
              <w:t>NB: DECREASED HIP FLEXION (&lt;90</w:t>
            </w:r>
            <w:r w:rsidRPr="00767064">
              <w:rPr>
                <w:rFonts w:asciiTheme="minorHAnsi" w:hAnsiTheme="minorHAnsi"/>
                <w:sz w:val="22"/>
                <w:szCs w:val="22"/>
              </w:rPr>
              <w:sym w:font="Symbol" w:char="F0B0"/>
            </w:r>
            <w:r w:rsidRPr="00767064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Pr="00767064">
              <w:rPr>
                <w:rFonts w:asciiTheme="minorHAnsi" w:hAnsiTheme="minorHAnsi"/>
                <w:sz w:val="22"/>
                <w:szCs w:val="22"/>
                <w:u w:val="single"/>
              </w:rPr>
              <w:t>MUST</w:t>
            </w:r>
            <w:r w:rsidRPr="00767064">
              <w:rPr>
                <w:rFonts w:asciiTheme="minorHAnsi" w:hAnsiTheme="minorHAnsi"/>
                <w:sz w:val="22"/>
                <w:szCs w:val="22"/>
              </w:rPr>
              <w:t xml:space="preserve"> BE ACCOMMODATED </w:t>
            </w:r>
            <w:r w:rsidRPr="00767064">
              <w:rPr>
                <w:rFonts w:asciiTheme="minorHAnsi" w:hAnsiTheme="minorHAnsi"/>
                <w:sz w:val="22"/>
                <w:szCs w:val="22"/>
                <w:u w:val="single"/>
              </w:rPr>
              <w:t xml:space="preserve">BEFORE </w:t>
            </w:r>
            <w:r w:rsidRPr="00767064">
              <w:rPr>
                <w:rFonts w:asciiTheme="minorHAnsi" w:hAnsiTheme="minorHAnsi"/>
                <w:sz w:val="22"/>
                <w:szCs w:val="22"/>
              </w:rPr>
              <w:t>CONTINUING. Refer to ROM assessed in supine &amp; aim for best achievable position that meets physical &amp; functional needs, and individual preference.</w:t>
            </w:r>
          </w:p>
        </w:tc>
      </w:tr>
      <w:tr w:rsidR="00767064" w:rsidRPr="00767064" w:rsidTr="0063584F">
        <w:tc>
          <w:tcPr>
            <w:tcW w:w="3612" w:type="dxa"/>
            <w:gridSpan w:val="4"/>
          </w:tcPr>
          <w:p w:rsidR="00767064" w:rsidRPr="00767064" w:rsidRDefault="00767064" w:rsidP="00803B73">
            <w:pPr>
              <w:rPr>
                <w:rFonts w:asciiTheme="minorHAnsi" w:hAnsiTheme="minorHAnsi"/>
                <w:sz w:val="22"/>
                <w:szCs w:val="22"/>
              </w:rPr>
            </w:pPr>
            <w:r w:rsidRPr="00434DEA">
              <w:rPr>
                <w:rFonts w:asciiTheme="minorHAnsi" w:hAnsiTheme="minorHAnsi"/>
                <w:bCs/>
                <w:sz w:val="22"/>
                <w:szCs w:val="22"/>
              </w:rPr>
              <w:t xml:space="preserve">NAD = </w:t>
            </w:r>
            <w:r w:rsidRPr="00434DEA">
              <w:rPr>
                <w:rFonts w:asciiTheme="minorHAnsi" w:hAnsiTheme="minorHAnsi" w:cs="Tahoma"/>
                <w:bCs/>
                <w:sz w:val="22"/>
                <w:szCs w:val="22"/>
              </w:rPr>
              <w:t xml:space="preserve">Nothing abnormal detected </w:t>
            </w:r>
            <w:r>
              <w:rPr>
                <w:rFonts w:asciiTheme="minorHAnsi" w:hAnsiTheme="minorHAnsi" w:cs="Tahoma"/>
                <w:bCs/>
                <w:sz w:val="22"/>
                <w:szCs w:val="22"/>
              </w:rPr>
              <w:t xml:space="preserve">- has full PROM. </w:t>
            </w:r>
            <w:r w:rsidRPr="00434DEA">
              <w:rPr>
                <w:rFonts w:asciiTheme="minorHAnsi" w:hAnsiTheme="minorHAnsi" w:cs="Tahoma"/>
                <w:bCs/>
                <w:sz w:val="22"/>
                <w:szCs w:val="22"/>
              </w:rPr>
              <w:t xml:space="preserve">     </w:t>
            </w:r>
            <w:r w:rsidRPr="00434DEA">
              <w:rPr>
                <w:rFonts w:asciiTheme="minorHAnsi" w:hAnsiTheme="minorHAnsi" w:cs="Tahoma"/>
                <w:sz w:val="22"/>
                <w:szCs w:val="22"/>
              </w:rPr>
              <w:t xml:space="preserve">                                                                               </w:t>
            </w:r>
          </w:p>
        </w:tc>
        <w:tc>
          <w:tcPr>
            <w:tcW w:w="924" w:type="dxa"/>
            <w:gridSpan w:val="2"/>
          </w:tcPr>
          <w:p w:rsidR="00767064" w:rsidRPr="00767064" w:rsidRDefault="00767064" w:rsidP="00E23B0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67064">
              <w:rPr>
                <w:rFonts w:asciiTheme="minorHAnsi" w:hAnsiTheme="minorHAnsi"/>
                <w:b/>
                <w:sz w:val="22"/>
                <w:szCs w:val="22"/>
              </w:rPr>
              <w:t>FLEX</w:t>
            </w:r>
          </w:p>
        </w:tc>
        <w:tc>
          <w:tcPr>
            <w:tcW w:w="947" w:type="dxa"/>
            <w:gridSpan w:val="2"/>
          </w:tcPr>
          <w:p w:rsidR="00767064" w:rsidRPr="00767064" w:rsidRDefault="00767064" w:rsidP="00E23B0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67064">
              <w:rPr>
                <w:rFonts w:asciiTheme="minorHAnsi" w:hAnsiTheme="minorHAnsi"/>
                <w:b/>
                <w:sz w:val="22"/>
                <w:szCs w:val="22"/>
              </w:rPr>
              <w:t>FIXED</w:t>
            </w:r>
          </w:p>
        </w:tc>
        <w:tc>
          <w:tcPr>
            <w:tcW w:w="5149" w:type="dxa"/>
          </w:tcPr>
          <w:p w:rsidR="00767064" w:rsidRPr="009D09B8" w:rsidRDefault="00767064" w:rsidP="00C200CC">
            <w:pPr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9D09B8">
              <w:rPr>
                <w:rFonts w:asciiTheme="minorHAnsi" w:hAnsiTheme="minorHAnsi" w:cs="Tahoma"/>
                <w:i/>
                <w:sz w:val="20"/>
                <w:szCs w:val="20"/>
              </w:rPr>
              <w:t xml:space="preserve">Describe </w:t>
            </w:r>
            <w:r w:rsidR="009D09B8">
              <w:rPr>
                <w:rFonts w:asciiTheme="minorHAnsi" w:hAnsiTheme="minorHAnsi" w:cs="Tahoma"/>
                <w:i/>
                <w:sz w:val="20"/>
                <w:szCs w:val="20"/>
              </w:rPr>
              <w:t xml:space="preserve">the seating features </w:t>
            </w:r>
            <w:r w:rsidRPr="009D09B8">
              <w:rPr>
                <w:rFonts w:asciiTheme="minorHAnsi" w:hAnsiTheme="minorHAnsi" w:cs="Tahoma"/>
                <w:bCs/>
                <w:i/>
                <w:sz w:val="20"/>
                <w:szCs w:val="20"/>
              </w:rPr>
              <w:t>&amp; points of control needed</w:t>
            </w:r>
            <w:r w:rsidR="00C200CC">
              <w:rPr>
                <w:rFonts w:asciiTheme="minorHAnsi" w:hAnsiTheme="minorHAnsi" w:cs="Tahoma"/>
                <w:bCs/>
                <w:i/>
                <w:sz w:val="20"/>
                <w:szCs w:val="20"/>
              </w:rPr>
              <w:t>,</w:t>
            </w:r>
            <w:r w:rsidRPr="009D09B8">
              <w:rPr>
                <w:rFonts w:asciiTheme="minorHAnsi" w:hAnsiTheme="minorHAnsi" w:cs="Tahoma"/>
                <w:bCs/>
                <w:i/>
                <w:sz w:val="20"/>
                <w:szCs w:val="20"/>
              </w:rPr>
              <w:t xml:space="preserve"> to reduce / prevent further asymmetry </w:t>
            </w:r>
            <w:r w:rsidR="00C200CC">
              <w:rPr>
                <w:rFonts w:asciiTheme="minorHAnsi" w:hAnsiTheme="minorHAnsi" w:cs="Tahoma"/>
                <w:bCs/>
                <w:i/>
                <w:sz w:val="20"/>
                <w:szCs w:val="20"/>
              </w:rPr>
              <w:t>and/</w:t>
            </w:r>
            <w:r w:rsidRPr="009D09B8">
              <w:rPr>
                <w:rFonts w:asciiTheme="minorHAnsi" w:hAnsiTheme="minorHAnsi" w:cs="Tahoma"/>
                <w:bCs/>
                <w:i/>
                <w:sz w:val="20"/>
                <w:szCs w:val="20"/>
              </w:rPr>
              <w:t xml:space="preserve">or increase function.      </w:t>
            </w:r>
            <w:r w:rsidRPr="009D09B8">
              <w:rPr>
                <w:rFonts w:asciiTheme="minorHAnsi" w:hAnsiTheme="minorHAnsi"/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</w:t>
            </w:r>
          </w:p>
        </w:tc>
      </w:tr>
      <w:tr w:rsidR="00D2016D" w:rsidRPr="00767064" w:rsidTr="0063584F">
        <w:trPr>
          <w:trHeight w:val="360"/>
        </w:trPr>
        <w:tc>
          <w:tcPr>
            <w:tcW w:w="1543" w:type="dxa"/>
            <w:vMerge w:val="restart"/>
          </w:tcPr>
          <w:p w:rsidR="00D2016D" w:rsidRPr="00767064" w:rsidRDefault="00D2016D" w:rsidP="00E23B03">
            <w:pPr>
              <w:spacing w:before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767064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PELVIS</w:t>
            </w:r>
          </w:p>
          <w:p w:rsidR="00D2016D" w:rsidRPr="00767064" w:rsidRDefault="00D2016D" w:rsidP="00E23B03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:rsidR="00D2016D" w:rsidRPr="00767064" w:rsidRDefault="00D2016D" w:rsidP="00042C7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670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767064">
              <w:rPr>
                <w:rFonts w:asciiTheme="minorHAnsi" w:hAnsiTheme="minorHAnsi"/>
                <w:sz w:val="22"/>
                <w:szCs w:val="22"/>
              </w:rPr>
              <w:t>NAD</w:t>
            </w:r>
            <w:r w:rsidRPr="00767064">
              <w:rPr>
                <w:rFonts w:asciiTheme="minorHAnsi" w:hAnsiTheme="minorHAnsi"/>
                <w:b/>
                <w:sz w:val="22"/>
                <w:szCs w:val="22"/>
              </w:rPr>
              <w:t xml:space="preserve">  </w:t>
            </w:r>
            <w:permStart w:id="614477777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168639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2C79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614477777"/>
          </w:p>
        </w:tc>
        <w:tc>
          <w:tcPr>
            <w:tcW w:w="2069" w:type="dxa"/>
            <w:gridSpan w:val="3"/>
            <w:vAlign w:val="bottom"/>
          </w:tcPr>
          <w:p w:rsidR="00D2016D" w:rsidRPr="00767064" w:rsidRDefault="00D2016D" w:rsidP="00E23B03">
            <w:pPr>
              <w:spacing w:before="100" w:after="100"/>
              <w:rPr>
                <w:rFonts w:asciiTheme="minorHAnsi" w:hAnsiTheme="minorHAnsi"/>
                <w:sz w:val="22"/>
                <w:szCs w:val="22"/>
              </w:rPr>
            </w:pPr>
            <w:permStart w:id="1406604998" w:edGrp="everyone"/>
            <w:r w:rsidRPr="00767064">
              <w:rPr>
                <w:rFonts w:asciiTheme="minorHAnsi" w:hAnsiTheme="minorHAnsi"/>
                <w:sz w:val="22"/>
                <w:szCs w:val="22"/>
              </w:rPr>
              <w:t xml:space="preserve">ANT/POST </w:t>
            </w:r>
            <w:permEnd w:id="1406604998"/>
            <w:r w:rsidRPr="00767064">
              <w:rPr>
                <w:rFonts w:asciiTheme="minorHAnsi" w:hAnsiTheme="minorHAnsi"/>
                <w:sz w:val="22"/>
                <w:szCs w:val="22"/>
              </w:rPr>
              <w:t>TILT</w:t>
            </w:r>
          </w:p>
        </w:tc>
        <w:tc>
          <w:tcPr>
            <w:tcW w:w="924" w:type="dxa"/>
            <w:gridSpan w:val="2"/>
          </w:tcPr>
          <w:p w:rsidR="00D2016D" w:rsidRPr="00767064" w:rsidRDefault="00D2016D" w:rsidP="00E23B03">
            <w:pPr>
              <w:rPr>
                <w:rFonts w:asciiTheme="minorHAnsi" w:hAnsiTheme="minorHAnsi"/>
                <w:sz w:val="22"/>
                <w:szCs w:val="22"/>
              </w:rPr>
            </w:pPr>
            <w:permStart w:id="753293682" w:edGrp="everyone"/>
            <w:permEnd w:id="753293682"/>
          </w:p>
        </w:tc>
        <w:tc>
          <w:tcPr>
            <w:tcW w:w="947" w:type="dxa"/>
            <w:gridSpan w:val="2"/>
          </w:tcPr>
          <w:p w:rsidR="00D2016D" w:rsidRPr="00767064" w:rsidRDefault="00D2016D" w:rsidP="00E23B03">
            <w:pPr>
              <w:rPr>
                <w:rFonts w:asciiTheme="minorHAnsi" w:hAnsiTheme="minorHAnsi"/>
                <w:sz w:val="22"/>
                <w:szCs w:val="22"/>
              </w:rPr>
            </w:pPr>
            <w:permStart w:id="2040801795" w:edGrp="everyone"/>
            <w:permEnd w:id="2040801795"/>
          </w:p>
        </w:tc>
        <w:tc>
          <w:tcPr>
            <w:tcW w:w="5149" w:type="dxa"/>
            <w:vMerge w:val="restart"/>
          </w:tcPr>
          <w:p w:rsidR="00D2016D" w:rsidRPr="00767064" w:rsidRDefault="00D2016D" w:rsidP="00E23B03">
            <w:pPr>
              <w:rPr>
                <w:rFonts w:asciiTheme="minorHAnsi" w:hAnsiTheme="minorHAnsi"/>
                <w:sz w:val="22"/>
                <w:szCs w:val="22"/>
              </w:rPr>
            </w:pPr>
            <w:permStart w:id="1548709116" w:edGrp="everyone"/>
            <w:permEnd w:id="1548709116"/>
          </w:p>
        </w:tc>
      </w:tr>
      <w:tr w:rsidR="00D2016D" w:rsidRPr="00767064" w:rsidTr="0063584F">
        <w:trPr>
          <w:trHeight w:val="334"/>
        </w:trPr>
        <w:tc>
          <w:tcPr>
            <w:tcW w:w="1543" w:type="dxa"/>
            <w:vMerge/>
          </w:tcPr>
          <w:p w:rsidR="00D2016D" w:rsidRPr="00767064" w:rsidRDefault="00D2016D" w:rsidP="00E23B03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069" w:type="dxa"/>
            <w:gridSpan w:val="3"/>
            <w:vAlign w:val="bottom"/>
          </w:tcPr>
          <w:p w:rsidR="00D2016D" w:rsidRPr="00767064" w:rsidRDefault="00D2016D" w:rsidP="00E23B03">
            <w:pPr>
              <w:spacing w:before="100" w:after="100"/>
              <w:rPr>
                <w:rFonts w:asciiTheme="minorHAnsi" w:hAnsiTheme="minorHAnsi"/>
                <w:sz w:val="22"/>
                <w:szCs w:val="22"/>
              </w:rPr>
            </w:pPr>
            <w:r w:rsidRPr="00767064">
              <w:rPr>
                <w:rFonts w:asciiTheme="minorHAnsi" w:hAnsiTheme="minorHAnsi"/>
                <w:sz w:val="22"/>
                <w:szCs w:val="22"/>
              </w:rPr>
              <w:t xml:space="preserve">OBLIQUITY </w:t>
            </w:r>
            <w:permStart w:id="719199648" w:edGrp="everyone"/>
            <w:r w:rsidRPr="00767064">
              <w:rPr>
                <w:rFonts w:asciiTheme="minorHAnsi" w:hAnsiTheme="minorHAnsi"/>
                <w:sz w:val="22"/>
                <w:szCs w:val="22"/>
              </w:rPr>
              <w:t xml:space="preserve">R/L </w:t>
            </w:r>
            <w:permEnd w:id="719199648"/>
          </w:p>
        </w:tc>
        <w:tc>
          <w:tcPr>
            <w:tcW w:w="924" w:type="dxa"/>
            <w:gridSpan w:val="2"/>
          </w:tcPr>
          <w:p w:rsidR="00D2016D" w:rsidRPr="00767064" w:rsidRDefault="00D2016D" w:rsidP="00E23B03">
            <w:pPr>
              <w:rPr>
                <w:rFonts w:asciiTheme="minorHAnsi" w:hAnsiTheme="minorHAnsi"/>
                <w:sz w:val="22"/>
                <w:szCs w:val="22"/>
              </w:rPr>
            </w:pPr>
            <w:permStart w:id="353640089" w:edGrp="everyone"/>
            <w:permEnd w:id="353640089"/>
          </w:p>
        </w:tc>
        <w:tc>
          <w:tcPr>
            <w:tcW w:w="947" w:type="dxa"/>
            <w:gridSpan w:val="2"/>
          </w:tcPr>
          <w:p w:rsidR="00D2016D" w:rsidRPr="00767064" w:rsidRDefault="00D2016D" w:rsidP="00E23B03">
            <w:pPr>
              <w:rPr>
                <w:rFonts w:asciiTheme="minorHAnsi" w:hAnsiTheme="minorHAnsi"/>
                <w:sz w:val="22"/>
                <w:szCs w:val="22"/>
              </w:rPr>
            </w:pPr>
            <w:permStart w:id="1113024216" w:edGrp="everyone"/>
            <w:permEnd w:id="1113024216"/>
          </w:p>
        </w:tc>
        <w:tc>
          <w:tcPr>
            <w:tcW w:w="5149" w:type="dxa"/>
            <w:vMerge/>
          </w:tcPr>
          <w:p w:rsidR="00D2016D" w:rsidRPr="00767064" w:rsidRDefault="00D2016D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2016D" w:rsidRPr="00767064" w:rsidTr="0063584F">
        <w:trPr>
          <w:trHeight w:val="334"/>
        </w:trPr>
        <w:tc>
          <w:tcPr>
            <w:tcW w:w="1543" w:type="dxa"/>
            <w:vMerge/>
          </w:tcPr>
          <w:p w:rsidR="00D2016D" w:rsidRPr="00767064" w:rsidRDefault="00D2016D" w:rsidP="00E23B03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069" w:type="dxa"/>
            <w:gridSpan w:val="3"/>
            <w:vAlign w:val="bottom"/>
          </w:tcPr>
          <w:p w:rsidR="00D2016D" w:rsidRPr="00767064" w:rsidRDefault="00D2016D" w:rsidP="00E23B03">
            <w:pPr>
              <w:spacing w:before="100" w:after="100"/>
              <w:rPr>
                <w:rFonts w:asciiTheme="minorHAnsi" w:hAnsiTheme="minorHAnsi"/>
                <w:sz w:val="22"/>
                <w:szCs w:val="22"/>
              </w:rPr>
            </w:pPr>
            <w:r w:rsidRPr="00767064">
              <w:rPr>
                <w:rFonts w:asciiTheme="minorHAnsi" w:hAnsiTheme="minorHAnsi"/>
                <w:sz w:val="22"/>
                <w:szCs w:val="22"/>
              </w:rPr>
              <w:t xml:space="preserve">ROTATION  </w:t>
            </w:r>
            <w:permStart w:id="470170071" w:edGrp="everyone"/>
            <w:r w:rsidRPr="00767064">
              <w:rPr>
                <w:rFonts w:asciiTheme="minorHAnsi" w:hAnsiTheme="minorHAnsi"/>
                <w:sz w:val="22"/>
                <w:szCs w:val="22"/>
              </w:rPr>
              <w:t>R/L</w:t>
            </w:r>
            <w:permEnd w:id="470170071"/>
          </w:p>
        </w:tc>
        <w:tc>
          <w:tcPr>
            <w:tcW w:w="924" w:type="dxa"/>
            <w:gridSpan w:val="2"/>
          </w:tcPr>
          <w:p w:rsidR="00D2016D" w:rsidRPr="00767064" w:rsidRDefault="00D2016D" w:rsidP="00E23B03">
            <w:pPr>
              <w:rPr>
                <w:rFonts w:asciiTheme="minorHAnsi" w:hAnsiTheme="minorHAnsi"/>
                <w:sz w:val="22"/>
                <w:szCs w:val="22"/>
              </w:rPr>
            </w:pPr>
            <w:permStart w:id="1627149900" w:edGrp="everyone"/>
            <w:permEnd w:id="1627149900"/>
          </w:p>
        </w:tc>
        <w:tc>
          <w:tcPr>
            <w:tcW w:w="947" w:type="dxa"/>
            <w:gridSpan w:val="2"/>
          </w:tcPr>
          <w:p w:rsidR="00D2016D" w:rsidRPr="00767064" w:rsidRDefault="00D2016D" w:rsidP="00E23B03">
            <w:pPr>
              <w:rPr>
                <w:rFonts w:asciiTheme="minorHAnsi" w:hAnsiTheme="minorHAnsi"/>
                <w:sz w:val="22"/>
                <w:szCs w:val="22"/>
              </w:rPr>
            </w:pPr>
            <w:permStart w:id="1655595306" w:edGrp="everyone"/>
            <w:permEnd w:id="1655595306"/>
          </w:p>
        </w:tc>
        <w:tc>
          <w:tcPr>
            <w:tcW w:w="5149" w:type="dxa"/>
            <w:vMerge/>
          </w:tcPr>
          <w:p w:rsidR="00D2016D" w:rsidRPr="00767064" w:rsidRDefault="00D2016D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80238" w:rsidRPr="00767064" w:rsidTr="00E23B03">
        <w:trPr>
          <w:trHeight w:val="1617"/>
        </w:trPr>
        <w:tc>
          <w:tcPr>
            <w:tcW w:w="1543" w:type="dxa"/>
            <w:tcBorders>
              <w:bottom w:val="single" w:sz="4" w:space="0" w:color="auto"/>
            </w:tcBorders>
          </w:tcPr>
          <w:p w:rsidR="00C80238" w:rsidRPr="00767064" w:rsidRDefault="00C80238" w:rsidP="00E23B03">
            <w:pPr>
              <w:spacing w:before="120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C80238" w:rsidRPr="00767064" w:rsidRDefault="00C80238" w:rsidP="00E23B03">
            <w:pPr>
              <w:spacing w:before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767064">
              <w:rPr>
                <w:rFonts w:asciiTheme="minorHAnsi" w:hAnsiTheme="minorHAnsi"/>
                <w:b/>
                <w:sz w:val="22"/>
                <w:szCs w:val="22"/>
              </w:rPr>
              <w:t xml:space="preserve">RIGHT HIP / LEG   </w:t>
            </w:r>
          </w:p>
          <w:p w:rsidR="00C80238" w:rsidRPr="00767064" w:rsidRDefault="00C80238" w:rsidP="00E23B03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C80238" w:rsidRPr="00767064" w:rsidRDefault="00C80238" w:rsidP="00E23B0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67064">
              <w:rPr>
                <w:rFonts w:asciiTheme="minorHAnsi" w:hAnsiTheme="minorHAnsi"/>
                <w:b/>
                <w:sz w:val="22"/>
                <w:szCs w:val="22"/>
              </w:rPr>
              <w:t xml:space="preserve">      </w:t>
            </w:r>
          </w:p>
        </w:tc>
        <w:tc>
          <w:tcPr>
            <w:tcW w:w="3940" w:type="dxa"/>
            <w:gridSpan w:val="7"/>
            <w:vAlign w:val="center"/>
          </w:tcPr>
          <w:p w:rsidR="00C80238" w:rsidRPr="00767064" w:rsidRDefault="00C80238" w:rsidP="00767064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767064">
              <w:rPr>
                <w:rFonts w:asciiTheme="minorHAnsi" w:hAnsiTheme="minorHAnsi"/>
                <w:sz w:val="20"/>
                <w:szCs w:val="20"/>
              </w:rPr>
              <w:t xml:space="preserve">Given the range assessed in lying, comment on </w:t>
            </w:r>
            <w:r w:rsidRPr="00767064">
              <w:rPr>
                <w:rFonts w:asciiTheme="minorHAnsi" w:hAnsiTheme="minorHAnsi"/>
                <w:b/>
                <w:i/>
                <w:sz w:val="20"/>
                <w:szCs w:val="20"/>
              </w:rPr>
              <w:t>how</w:t>
            </w:r>
            <w:r w:rsidRPr="00767064">
              <w:rPr>
                <w:rFonts w:asciiTheme="minorHAnsi" w:hAnsiTheme="minorHAnsi"/>
                <w:sz w:val="20"/>
                <w:szCs w:val="20"/>
              </w:rPr>
              <w:t xml:space="preserve"> the person will be positioned in sitting.</w:t>
            </w:r>
          </w:p>
          <w:p w:rsidR="00C80238" w:rsidRPr="00767064" w:rsidRDefault="00C80238" w:rsidP="00E23B03">
            <w:pPr>
              <w:rPr>
                <w:rFonts w:asciiTheme="minorHAnsi" w:hAnsiTheme="minorHAnsi"/>
                <w:sz w:val="22"/>
                <w:szCs w:val="22"/>
              </w:rPr>
            </w:pPr>
            <w:r w:rsidRPr="00767064">
              <w:rPr>
                <w:rFonts w:asciiTheme="minorHAnsi" w:hAnsiTheme="minorHAnsi"/>
                <w:sz w:val="22"/>
                <w:szCs w:val="22"/>
              </w:rPr>
              <w:t xml:space="preserve">Hip Flexion: </w:t>
            </w:r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permStart w:id="47740285" w:edGrp="everyone"/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___</w:t>
            </w:r>
            <w:permEnd w:id="47740285"/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r w:rsidR="004F007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67064">
              <w:rPr>
                <w:rFonts w:asciiTheme="minorHAnsi" w:hAnsiTheme="minorHAnsi"/>
                <w:sz w:val="22"/>
                <w:szCs w:val="22"/>
              </w:rPr>
              <w:t xml:space="preserve">Knee Flexion: </w:t>
            </w:r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permStart w:id="1116359179" w:edGrp="everyone"/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___</w:t>
            </w:r>
            <w:permEnd w:id="1116359179"/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r w:rsidRPr="00767064">
              <w:rPr>
                <w:rFonts w:asciiTheme="minorHAnsi" w:hAnsiTheme="minorHAnsi"/>
                <w:sz w:val="22"/>
                <w:szCs w:val="22"/>
              </w:rPr>
              <w:t xml:space="preserve">   </w:t>
            </w:r>
          </w:p>
          <w:p w:rsidR="00C80238" w:rsidRPr="00767064" w:rsidRDefault="00C80238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C80238" w:rsidRPr="00767064" w:rsidRDefault="00C80238" w:rsidP="00E23B03">
            <w:pPr>
              <w:rPr>
                <w:rFonts w:asciiTheme="minorHAnsi" w:hAnsiTheme="minorHAnsi"/>
                <w:sz w:val="22"/>
                <w:szCs w:val="22"/>
              </w:rPr>
            </w:pPr>
            <w:permStart w:id="2130472356" w:edGrp="everyone"/>
            <w:r>
              <w:rPr>
                <w:rFonts w:asciiTheme="minorHAnsi" w:hAnsiTheme="minorHAnsi"/>
                <w:sz w:val="22"/>
                <w:szCs w:val="22"/>
              </w:rPr>
              <w:t>Abd / Add</w:t>
            </w:r>
            <w:permEnd w:id="2130472356"/>
            <w:r>
              <w:rPr>
                <w:rFonts w:asciiTheme="minorHAnsi" w:hAnsiTheme="minorHAnsi"/>
                <w:sz w:val="22"/>
                <w:szCs w:val="22"/>
              </w:rPr>
              <w:t>:</w:t>
            </w:r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permStart w:id="1755341836" w:edGrp="everyone"/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____</w:t>
            </w:r>
            <w:permEnd w:id="1755341836"/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r w:rsidR="004F007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6706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Start w:id="1629949087" w:edGrp="everyone"/>
            <w:r w:rsidRPr="00767064">
              <w:rPr>
                <w:rFonts w:asciiTheme="minorHAnsi" w:hAnsiTheme="minorHAnsi"/>
                <w:sz w:val="22"/>
                <w:szCs w:val="22"/>
              </w:rPr>
              <w:t xml:space="preserve">Int / Ext </w:t>
            </w:r>
            <w:permEnd w:id="1629949087"/>
            <w:r w:rsidRPr="00767064">
              <w:rPr>
                <w:rFonts w:asciiTheme="minorHAnsi" w:hAnsiTheme="minorHAnsi"/>
                <w:sz w:val="22"/>
                <w:szCs w:val="22"/>
              </w:rPr>
              <w:t>Rotn:</w:t>
            </w:r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permStart w:id="1486835368" w:edGrp="everyone"/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____</w:t>
            </w:r>
            <w:permEnd w:id="1486835368"/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r w:rsidRPr="00767064"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</w:tc>
        <w:tc>
          <w:tcPr>
            <w:tcW w:w="5149" w:type="dxa"/>
            <w:vMerge w:val="restart"/>
          </w:tcPr>
          <w:p w:rsidR="00C80238" w:rsidRDefault="009D09B8" w:rsidP="00231992">
            <w:pPr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Describe/draw rationale for hip &amp; knee positioning &amp; key points of control:</w:t>
            </w:r>
            <w:r w:rsidR="00231992">
              <w:rPr>
                <w:rFonts w:asciiTheme="minorHAnsi" w:hAnsiTheme="minorHAnsi"/>
                <w:sz w:val="22"/>
                <w:szCs w:val="20"/>
              </w:rPr>
              <w:t xml:space="preserve">  </w:t>
            </w:r>
            <w:permStart w:id="898763080" w:edGrp="everyone"/>
          </w:p>
          <w:p w:rsidR="00231992" w:rsidRDefault="00231992" w:rsidP="00231992">
            <w:pPr>
              <w:rPr>
                <w:rFonts w:asciiTheme="minorHAnsi" w:hAnsiTheme="minorHAnsi"/>
                <w:sz w:val="22"/>
                <w:szCs w:val="20"/>
              </w:rPr>
            </w:pPr>
          </w:p>
          <w:p w:rsidR="00231992" w:rsidRDefault="00231992" w:rsidP="00231992">
            <w:pPr>
              <w:rPr>
                <w:rFonts w:asciiTheme="minorHAnsi" w:hAnsiTheme="minorHAnsi"/>
                <w:sz w:val="22"/>
                <w:szCs w:val="20"/>
              </w:rPr>
            </w:pPr>
          </w:p>
          <w:p w:rsidR="00231992" w:rsidRDefault="00231992" w:rsidP="00231992">
            <w:pPr>
              <w:rPr>
                <w:rFonts w:asciiTheme="minorHAnsi" w:hAnsiTheme="minorHAnsi"/>
                <w:sz w:val="22"/>
                <w:szCs w:val="20"/>
              </w:rPr>
            </w:pPr>
          </w:p>
          <w:p w:rsidR="00231992" w:rsidRDefault="00231992" w:rsidP="00231992">
            <w:pPr>
              <w:rPr>
                <w:rFonts w:asciiTheme="minorHAnsi" w:hAnsiTheme="minorHAnsi"/>
                <w:sz w:val="22"/>
                <w:szCs w:val="20"/>
              </w:rPr>
            </w:pPr>
          </w:p>
          <w:p w:rsidR="00231992" w:rsidRDefault="00231992" w:rsidP="00231992">
            <w:pPr>
              <w:rPr>
                <w:rFonts w:asciiTheme="minorHAnsi" w:hAnsiTheme="minorHAnsi"/>
                <w:sz w:val="22"/>
                <w:szCs w:val="20"/>
              </w:rPr>
            </w:pPr>
          </w:p>
          <w:p w:rsidR="00231992" w:rsidRDefault="00231992" w:rsidP="00231992">
            <w:pPr>
              <w:rPr>
                <w:rFonts w:asciiTheme="minorHAnsi" w:hAnsiTheme="minorHAnsi"/>
                <w:sz w:val="22"/>
                <w:szCs w:val="20"/>
              </w:rPr>
            </w:pPr>
          </w:p>
          <w:p w:rsidR="00231992" w:rsidRDefault="00231992" w:rsidP="00231992">
            <w:pPr>
              <w:rPr>
                <w:rFonts w:asciiTheme="minorHAnsi" w:hAnsiTheme="minorHAnsi"/>
                <w:sz w:val="22"/>
                <w:szCs w:val="20"/>
              </w:rPr>
            </w:pPr>
          </w:p>
          <w:p w:rsidR="00231992" w:rsidRDefault="00231992" w:rsidP="00231992">
            <w:pPr>
              <w:rPr>
                <w:rFonts w:asciiTheme="minorHAnsi" w:hAnsiTheme="minorHAnsi"/>
                <w:sz w:val="22"/>
                <w:szCs w:val="20"/>
              </w:rPr>
            </w:pPr>
          </w:p>
          <w:p w:rsidR="00231992" w:rsidRDefault="00231992" w:rsidP="00231992">
            <w:pPr>
              <w:rPr>
                <w:rFonts w:asciiTheme="minorHAnsi" w:hAnsiTheme="minorHAnsi"/>
                <w:sz w:val="22"/>
                <w:szCs w:val="20"/>
              </w:rPr>
            </w:pPr>
          </w:p>
          <w:permEnd w:id="898763080"/>
          <w:p w:rsidR="00231992" w:rsidRPr="00231992" w:rsidRDefault="00231992" w:rsidP="00231992">
            <w:pPr>
              <w:rPr>
                <w:rFonts w:asciiTheme="minorHAnsi" w:hAnsiTheme="minorHAnsi"/>
                <w:sz w:val="22"/>
                <w:szCs w:val="20"/>
              </w:rPr>
            </w:pPr>
          </w:p>
        </w:tc>
      </w:tr>
      <w:tr w:rsidR="00C80238" w:rsidRPr="00767064" w:rsidTr="00E23B03">
        <w:trPr>
          <w:trHeight w:val="1737"/>
        </w:trPr>
        <w:tc>
          <w:tcPr>
            <w:tcW w:w="1543" w:type="dxa"/>
            <w:tcBorders>
              <w:bottom w:val="single" w:sz="4" w:space="0" w:color="auto"/>
            </w:tcBorders>
          </w:tcPr>
          <w:p w:rsidR="00C80238" w:rsidRPr="00767064" w:rsidRDefault="00C80238" w:rsidP="00E23B03">
            <w:pPr>
              <w:spacing w:before="120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C80238" w:rsidRPr="00767064" w:rsidRDefault="00C80238" w:rsidP="00E23B03">
            <w:pPr>
              <w:spacing w:before="120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767064">
              <w:rPr>
                <w:rFonts w:asciiTheme="minorHAnsi" w:hAnsiTheme="minorHAnsi"/>
                <w:b/>
                <w:sz w:val="22"/>
                <w:szCs w:val="22"/>
              </w:rPr>
              <w:t>LEFT HIP / LEG</w:t>
            </w:r>
          </w:p>
          <w:p w:rsidR="00C80238" w:rsidRPr="00767064" w:rsidRDefault="00C80238" w:rsidP="00E23B03">
            <w:pPr>
              <w:spacing w:before="120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  <w:p w:rsidR="00C80238" w:rsidRPr="00767064" w:rsidRDefault="00C80238" w:rsidP="00E23B03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940" w:type="dxa"/>
            <w:gridSpan w:val="7"/>
            <w:tcBorders>
              <w:bottom w:val="single" w:sz="4" w:space="0" w:color="auto"/>
            </w:tcBorders>
            <w:vAlign w:val="center"/>
          </w:tcPr>
          <w:p w:rsidR="00C80238" w:rsidRPr="00767064" w:rsidRDefault="00C80238" w:rsidP="00767064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767064">
              <w:rPr>
                <w:rFonts w:asciiTheme="minorHAnsi" w:hAnsiTheme="minorHAnsi"/>
                <w:sz w:val="20"/>
                <w:szCs w:val="20"/>
              </w:rPr>
              <w:t xml:space="preserve">Given the range assessed in lying, comment on </w:t>
            </w:r>
            <w:r w:rsidRPr="00767064">
              <w:rPr>
                <w:rFonts w:asciiTheme="minorHAnsi" w:hAnsiTheme="minorHAnsi"/>
                <w:b/>
                <w:i/>
                <w:sz w:val="20"/>
                <w:szCs w:val="20"/>
              </w:rPr>
              <w:t>how</w:t>
            </w:r>
            <w:r w:rsidRPr="00767064">
              <w:rPr>
                <w:rFonts w:asciiTheme="minorHAnsi" w:hAnsiTheme="minorHAnsi"/>
                <w:sz w:val="20"/>
                <w:szCs w:val="20"/>
              </w:rPr>
              <w:t xml:space="preserve"> the person will be positioned in sitting.</w:t>
            </w:r>
          </w:p>
          <w:p w:rsidR="00C80238" w:rsidRPr="00767064" w:rsidRDefault="00C80238" w:rsidP="00767064">
            <w:pPr>
              <w:rPr>
                <w:rFonts w:asciiTheme="minorHAnsi" w:hAnsiTheme="minorHAnsi"/>
                <w:sz w:val="22"/>
                <w:szCs w:val="22"/>
              </w:rPr>
            </w:pPr>
            <w:r w:rsidRPr="00767064">
              <w:rPr>
                <w:rFonts w:asciiTheme="minorHAnsi" w:hAnsiTheme="minorHAnsi"/>
                <w:sz w:val="22"/>
                <w:szCs w:val="22"/>
              </w:rPr>
              <w:t xml:space="preserve">Hip Flexion: </w:t>
            </w:r>
            <w:r w:rsidR="004F0079" w:rsidRPr="004F007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permStart w:id="738480627" w:edGrp="everyone"/>
            <w:r w:rsidR="004F0079" w:rsidRPr="004F0079">
              <w:rPr>
                <w:rFonts w:asciiTheme="minorHAnsi" w:hAnsiTheme="minorHAnsi"/>
                <w:sz w:val="22"/>
                <w:szCs w:val="22"/>
                <w:u w:val="single"/>
              </w:rPr>
              <w:t>___</w:t>
            </w:r>
            <w:permEnd w:id="738480627"/>
            <w:r w:rsidR="004F0079" w:rsidRPr="004F007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r w:rsidR="004F0079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767064">
              <w:rPr>
                <w:rFonts w:asciiTheme="minorHAnsi" w:hAnsiTheme="minorHAnsi"/>
                <w:sz w:val="22"/>
                <w:szCs w:val="22"/>
              </w:rPr>
              <w:t xml:space="preserve">Knee Flexion: </w:t>
            </w:r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permStart w:id="661079719" w:edGrp="everyone"/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___</w:t>
            </w:r>
            <w:permEnd w:id="661079719"/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r w:rsidRPr="00767064">
              <w:rPr>
                <w:rFonts w:asciiTheme="minorHAnsi" w:hAnsiTheme="minorHAnsi"/>
                <w:sz w:val="22"/>
                <w:szCs w:val="22"/>
              </w:rPr>
              <w:t xml:space="preserve">   </w:t>
            </w:r>
          </w:p>
          <w:p w:rsidR="00C80238" w:rsidRPr="00767064" w:rsidRDefault="00C80238" w:rsidP="00767064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C80238" w:rsidRPr="00767064" w:rsidRDefault="004F0079" w:rsidP="004F0079">
            <w:pPr>
              <w:rPr>
                <w:rFonts w:asciiTheme="minorHAnsi" w:hAnsiTheme="minorHAnsi"/>
                <w:sz w:val="22"/>
                <w:szCs w:val="22"/>
              </w:rPr>
            </w:pPr>
            <w:permStart w:id="1001088645" w:edGrp="everyone"/>
            <w:r>
              <w:rPr>
                <w:rFonts w:asciiTheme="minorHAnsi" w:hAnsiTheme="minorHAnsi"/>
                <w:sz w:val="22"/>
                <w:szCs w:val="22"/>
              </w:rPr>
              <w:t>Abd / Add</w:t>
            </w:r>
            <w:permEnd w:id="1001088645"/>
            <w:r>
              <w:rPr>
                <w:rFonts w:asciiTheme="minorHAnsi" w:hAnsiTheme="minorHAnsi"/>
                <w:sz w:val="22"/>
                <w:szCs w:val="22"/>
              </w:rPr>
              <w:t>:</w:t>
            </w:r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permStart w:id="265305742" w:edGrp="everyone"/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____</w:t>
            </w:r>
            <w:permEnd w:id="265305742"/>
            <w:r w:rsidRPr="004F007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permStart w:id="1748451968" w:edGrp="everyone"/>
            <w:r>
              <w:rPr>
                <w:rFonts w:asciiTheme="minorHAnsi" w:hAnsiTheme="minorHAnsi"/>
                <w:sz w:val="22"/>
                <w:szCs w:val="22"/>
              </w:rPr>
              <w:t>Int /</w:t>
            </w:r>
            <w:r w:rsidR="00C80238" w:rsidRPr="00767064">
              <w:rPr>
                <w:rFonts w:asciiTheme="minorHAnsi" w:hAnsiTheme="minorHAnsi"/>
                <w:sz w:val="22"/>
                <w:szCs w:val="22"/>
              </w:rPr>
              <w:t xml:space="preserve">Ext </w:t>
            </w:r>
            <w:permEnd w:id="1748451968"/>
            <w:r w:rsidR="00C80238" w:rsidRPr="00767064">
              <w:rPr>
                <w:rFonts w:asciiTheme="minorHAnsi" w:hAnsiTheme="minorHAnsi"/>
                <w:sz w:val="22"/>
                <w:szCs w:val="22"/>
              </w:rPr>
              <w:t>Rotn:</w:t>
            </w:r>
            <w:r w:rsidR="00C80238" w:rsidRPr="004F007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permStart w:id="1495687730" w:edGrp="everyone"/>
            <w:r w:rsidR="00C80238" w:rsidRPr="004F0079">
              <w:rPr>
                <w:rFonts w:asciiTheme="minorHAnsi" w:hAnsiTheme="minorHAnsi"/>
                <w:sz w:val="22"/>
                <w:szCs w:val="22"/>
                <w:u w:val="single"/>
              </w:rPr>
              <w:t>____</w:t>
            </w:r>
            <w:permEnd w:id="1495687730"/>
            <w:r w:rsidR="00C80238" w:rsidRPr="004F0079">
              <w:rPr>
                <w:rFonts w:asciiTheme="minorHAnsi" w:hAnsiTheme="minorHAnsi"/>
                <w:sz w:val="22"/>
                <w:szCs w:val="22"/>
                <w:u w:val="single"/>
              </w:rPr>
              <w:t>_</w:t>
            </w:r>
            <w:r w:rsidR="00C80238" w:rsidRPr="00767064"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</w:tc>
        <w:tc>
          <w:tcPr>
            <w:tcW w:w="5149" w:type="dxa"/>
            <w:vMerge/>
            <w:tcBorders>
              <w:bottom w:val="single" w:sz="4" w:space="0" w:color="auto"/>
            </w:tcBorders>
          </w:tcPr>
          <w:p w:rsidR="00C80238" w:rsidRPr="00767064" w:rsidRDefault="00C80238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B5E9D" w:rsidRPr="00767064" w:rsidTr="0063584F">
        <w:trPr>
          <w:trHeight w:val="70"/>
        </w:trPr>
        <w:tc>
          <w:tcPr>
            <w:tcW w:w="2552" w:type="dxa"/>
            <w:gridSpan w:val="2"/>
            <w:vMerge w:val="restart"/>
          </w:tcPr>
          <w:p w:rsidR="007B5E9D" w:rsidRDefault="007B5E9D" w:rsidP="00E23B03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767064">
              <w:rPr>
                <w:rFonts w:asciiTheme="minorHAnsi" w:hAnsiTheme="minorHAnsi"/>
                <w:b/>
                <w:sz w:val="22"/>
                <w:szCs w:val="22"/>
              </w:rPr>
              <w:t>SPINE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: </w:t>
            </w:r>
          </w:p>
          <w:p w:rsidR="007B5E9D" w:rsidRPr="00C80238" w:rsidRDefault="007B5E9D" w:rsidP="00C80238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C80238">
              <w:rPr>
                <w:rFonts w:asciiTheme="minorHAnsi" w:hAnsiTheme="minorHAnsi"/>
                <w:sz w:val="20"/>
                <w:szCs w:val="20"/>
              </w:rPr>
              <w:t xml:space="preserve">Score spinal </w:t>
            </w:r>
            <w:r>
              <w:rPr>
                <w:rFonts w:asciiTheme="minorHAnsi" w:hAnsiTheme="minorHAnsi"/>
                <w:sz w:val="20"/>
                <w:szCs w:val="20"/>
              </w:rPr>
              <w:t>alignment</w:t>
            </w:r>
            <w:r w:rsidRPr="00767064"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 w:rsidRPr="00C80238">
              <w:rPr>
                <w:rFonts w:asciiTheme="minorHAnsi" w:hAnsiTheme="minorHAnsi"/>
                <w:sz w:val="20"/>
                <w:szCs w:val="20"/>
              </w:rPr>
              <w:t>0=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normal posture, 1= </w:t>
            </w:r>
            <w:r w:rsidRPr="00C80238">
              <w:rPr>
                <w:rFonts w:asciiTheme="minorHAnsi" w:hAnsiTheme="minorHAnsi"/>
                <w:sz w:val="20"/>
                <w:szCs w:val="20"/>
              </w:rPr>
              <w:t>flexible &amp; fully reducible, 2 =limitation is structural but minimal, 3= limitation is structural &amp;  moderate, 4= limitation is structural &amp; severe</w:t>
            </w:r>
          </w:p>
          <w:p w:rsidR="007B5E9D" w:rsidRPr="00767064" w:rsidRDefault="007B5E9D" w:rsidP="00C80238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B5E9D" w:rsidRDefault="007B5E9D" w:rsidP="00E23B03">
            <w:pPr>
              <w:spacing w:before="100"/>
              <w:rPr>
                <w:rFonts w:asciiTheme="minorHAnsi" w:hAnsiTheme="minorHAnsi"/>
                <w:i/>
                <w:sz w:val="18"/>
                <w:szCs w:val="18"/>
              </w:rPr>
            </w:pPr>
            <w:r w:rsidRPr="00767064">
              <w:rPr>
                <w:rFonts w:asciiTheme="minorHAnsi" w:hAnsiTheme="minorHAnsi"/>
                <w:sz w:val="22"/>
                <w:szCs w:val="22"/>
              </w:rPr>
              <w:t xml:space="preserve">SCOLIOSIS </w:t>
            </w:r>
            <w:permStart w:id="392382295" w:edGrp="everyone"/>
            <w:r w:rsidRPr="00767064">
              <w:rPr>
                <w:rFonts w:asciiTheme="minorHAnsi" w:hAnsiTheme="minorHAnsi"/>
                <w:sz w:val="22"/>
                <w:szCs w:val="22"/>
              </w:rPr>
              <w:t xml:space="preserve">L /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R </w:t>
            </w:r>
            <w:permEnd w:id="392382295"/>
            <w:r w:rsidRPr="00767064">
              <w:rPr>
                <w:rFonts w:asciiTheme="minorHAnsi" w:hAnsiTheme="minorHAnsi"/>
                <w:i/>
                <w:sz w:val="18"/>
                <w:szCs w:val="18"/>
              </w:rPr>
              <w:t>(Convex to)</w:t>
            </w:r>
          </w:p>
          <w:p w:rsidR="0063584F" w:rsidRDefault="007B5E9D" w:rsidP="00E23B03">
            <w:pPr>
              <w:spacing w:before="100"/>
              <w:rPr>
                <w:rFonts w:asciiTheme="minorHAnsi" w:hAnsiTheme="minorHAnsi"/>
                <w:sz w:val="22"/>
                <w:szCs w:val="20"/>
              </w:rPr>
            </w:pPr>
            <w:r w:rsidRPr="00C80238">
              <w:rPr>
                <w:rFonts w:asciiTheme="minorHAnsi" w:hAnsiTheme="minorHAnsi"/>
                <w:i/>
                <w:sz w:val="20"/>
                <w:szCs w:val="20"/>
              </w:rPr>
              <w:t>Score:</w:t>
            </w:r>
            <w:r w:rsidR="00042C79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:rsidR="00042C79" w:rsidRPr="00042C79" w:rsidRDefault="00042C79" w:rsidP="00E23B03">
            <w:pPr>
              <w:spacing w:before="100"/>
              <w:rPr>
                <w:rFonts w:asciiTheme="minorHAnsi" w:hAnsiTheme="minorHAnsi"/>
                <w:sz w:val="22"/>
                <w:szCs w:val="20"/>
              </w:rPr>
            </w:pPr>
            <w:permStart w:id="1684173890" w:edGrp="everyone"/>
            <w:permEnd w:id="1684173890"/>
          </w:p>
        </w:tc>
        <w:tc>
          <w:tcPr>
            <w:tcW w:w="6379" w:type="dxa"/>
            <w:gridSpan w:val="4"/>
            <w:vMerge w:val="restart"/>
          </w:tcPr>
          <w:p w:rsidR="00572315" w:rsidRDefault="0063584F" w:rsidP="00C200CC">
            <w:pPr>
              <w:rPr>
                <w:rFonts w:asciiTheme="minorHAnsi" w:hAnsiTheme="minorHAnsi"/>
                <w:sz w:val="22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D</w:t>
            </w:r>
            <w:r w:rsidR="007B5E9D">
              <w:rPr>
                <w:rFonts w:asciiTheme="minorHAnsi" w:hAnsiTheme="minorHAnsi"/>
                <w:i/>
                <w:sz w:val="20"/>
                <w:szCs w:val="20"/>
              </w:rPr>
              <w:t xml:space="preserve">raw </w:t>
            </w:r>
            <w:r w:rsidRPr="0063584F">
              <w:rPr>
                <w:rFonts w:asciiTheme="minorHAnsi" w:hAnsiTheme="minorHAnsi"/>
                <w:b/>
                <w:i/>
                <w:sz w:val="20"/>
                <w:szCs w:val="20"/>
              </w:rPr>
              <w:t>rear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or </w:t>
            </w:r>
            <w:r w:rsidRPr="0063584F">
              <w:rPr>
                <w:rFonts w:asciiTheme="minorHAnsi" w:hAnsiTheme="minorHAnsi"/>
                <w:b/>
                <w:i/>
                <w:sz w:val="20"/>
                <w:szCs w:val="20"/>
              </w:rPr>
              <w:t>side</w:t>
            </w:r>
            <w:r w:rsidR="00803540">
              <w:rPr>
                <w:rFonts w:asciiTheme="minorHAnsi" w:hAnsiTheme="minorHAnsi"/>
                <w:i/>
                <w:sz w:val="20"/>
                <w:szCs w:val="20"/>
              </w:rPr>
              <w:t xml:space="preserve"> view stick figure/s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that  show structural curves with shaded areas showing where structural bulk is situated in trunk. Include key points of control to manage any asymmetry</w:t>
            </w:r>
            <w:r w:rsidR="00194592">
              <w:rPr>
                <w:rFonts w:asciiTheme="minorHAnsi" w:hAnsiTheme="minorHAnsi"/>
                <w:i/>
                <w:sz w:val="20"/>
                <w:szCs w:val="20"/>
              </w:rPr>
              <w:t>…</w:t>
            </w:r>
            <w:r w:rsidR="00572315">
              <w:rPr>
                <w:rFonts w:asciiTheme="minorHAnsi" w:hAnsiTheme="minorHAnsi"/>
                <w:sz w:val="22"/>
                <w:szCs w:val="20"/>
              </w:rPr>
              <w:t xml:space="preserve"> </w:t>
            </w:r>
            <w:permStart w:id="2005354650" w:edGrp="everyone"/>
          </w:p>
          <w:p w:rsidR="00572315" w:rsidRDefault="00572315" w:rsidP="00C200CC">
            <w:pPr>
              <w:rPr>
                <w:rFonts w:asciiTheme="minorHAnsi" w:hAnsiTheme="minorHAnsi"/>
                <w:sz w:val="22"/>
                <w:szCs w:val="20"/>
              </w:rPr>
            </w:pPr>
          </w:p>
          <w:p w:rsidR="00572315" w:rsidRDefault="00572315" w:rsidP="00C200CC">
            <w:pPr>
              <w:rPr>
                <w:rFonts w:asciiTheme="minorHAnsi" w:hAnsiTheme="minorHAnsi"/>
                <w:sz w:val="22"/>
                <w:szCs w:val="20"/>
              </w:rPr>
            </w:pPr>
          </w:p>
          <w:p w:rsidR="00572315" w:rsidRDefault="00572315" w:rsidP="00C200CC">
            <w:pPr>
              <w:rPr>
                <w:rFonts w:asciiTheme="minorHAnsi" w:hAnsiTheme="minorHAnsi"/>
                <w:sz w:val="22"/>
                <w:szCs w:val="20"/>
              </w:rPr>
            </w:pPr>
          </w:p>
          <w:p w:rsidR="00572315" w:rsidRDefault="00572315" w:rsidP="00C200CC">
            <w:pPr>
              <w:rPr>
                <w:rFonts w:asciiTheme="minorHAnsi" w:hAnsiTheme="minorHAnsi"/>
                <w:sz w:val="22"/>
                <w:szCs w:val="20"/>
              </w:rPr>
            </w:pPr>
          </w:p>
          <w:p w:rsidR="00572315" w:rsidRDefault="00572315" w:rsidP="00C200CC">
            <w:pPr>
              <w:rPr>
                <w:rFonts w:asciiTheme="minorHAnsi" w:hAnsiTheme="minorHAnsi"/>
                <w:sz w:val="22"/>
                <w:szCs w:val="20"/>
              </w:rPr>
            </w:pPr>
          </w:p>
          <w:p w:rsidR="00572315" w:rsidRDefault="00572315" w:rsidP="00C200CC">
            <w:pPr>
              <w:rPr>
                <w:rFonts w:asciiTheme="minorHAnsi" w:hAnsiTheme="minorHAnsi"/>
                <w:sz w:val="22"/>
                <w:szCs w:val="20"/>
              </w:rPr>
            </w:pPr>
          </w:p>
          <w:p w:rsidR="00572315" w:rsidRDefault="00572315" w:rsidP="00C200CC">
            <w:pPr>
              <w:rPr>
                <w:rFonts w:asciiTheme="minorHAnsi" w:hAnsiTheme="minorHAnsi"/>
                <w:sz w:val="22"/>
                <w:szCs w:val="20"/>
              </w:rPr>
            </w:pPr>
          </w:p>
          <w:p w:rsidR="00572315" w:rsidRPr="00572315" w:rsidRDefault="00572315" w:rsidP="00C200CC">
            <w:pPr>
              <w:rPr>
                <w:rFonts w:asciiTheme="minorHAnsi" w:hAnsiTheme="minorHAnsi"/>
                <w:sz w:val="22"/>
                <w:szCs w:val="20"/>
              </w:rPr>
            </w:pPr>
          </w:p>
          <w:permEnd w:id="2005354650"/>
          <w:p w:rsidR="007B5E9D" w:rsidRDefault="007B5E9D" w:rsidP="00C200CC">
            <w:pPr>
              <w:rPr>
                <w:rFonts w:asciiTheme="minorHAnsi" w:hAnsiTheme="minorHAnsi"/>
                <w:i/>
                <w:sz w:val="20"/>
                <w:szCs w:val="20"/>
                <w:lang w:val="en-AU"/>
              </w:rPr>
            </w:pPr>
            <w:r w:rsidRPr="00C200CC">
              <w:rPr>
                <w:rFonts w:asciiTheme="minorHAnsi" w:hAnsiTheme="minorHAnsi"/>
                <w:b/>
                <w:i/>
                <w:sz w:val="20"/>
                <w:szCs w:val="20"/>
                <w:lang w:val="en-AU"/>
              </w:rPr>
              <w:t>Laterals:</w:t>
            </w:r>
          </w:p>
          <w:p w:rsidR="00042C79" w:rsidRPr="00194592" w:rsidRDefault="007B5E9D" w:rsidP="00C200CC">
            <w:pPr>
              <w:rPr>
                <w:rFonts w:asciiTheme="minorHAnsi" w:hAnsiTheme="minorHAnsi"/>
                <w:sz w:val="22"/>
                <w:szCs w:val="20"/>
                <w:lang w:val="en-AU"/>
              </w:rPr>
            </w:pPr>
            <w:r w:rsidRPr="00C200CC">
              <w:rPr>
                <w:rFonts w:asciiTheme="minorHAnsi" w:hAnsiTheme="minorHAnsi"/>
                <w:i/>
                <w:sz w:val="20"/>
                <w:szCs w:val="20"/>
                <w:lang w:val="en-AU"/>
              </w:rPr>
              <w:t xml:space="preserve">Height to top of upper lateral </w:t>
            </w:r>
            <w:permStart w:id="693059128" w:edGrp="everyone"/>
            <w:r w:rsidRPr="00C200CC">
              <w:rPr>
                <w:rFonts w:asciiTheme="minorHAnsi" w:hAnsiTheme="minorHAnsi"/>
                <w:i/>
                <w:sz w:val="20"/>
                <w:szCs w:val="20"/>
                <w:lang w:val="en-AU"/>
              </w:rPr>
              <w:t>L</w:t>
            </w:r>
            <w:r w:rsidR="0063584F">
              <w:rPr>
                <w:rFonts w:asciiTheme="minorHAnsi" w:hAnsiTheme="minorHAnsi"/>
                <w:i/>
                <w:sz w:val="20"/>
                <w:szCs w:val="20"/>
                <w:lang w:val="en-AU"/>
              </w:rPr>
              <w:t xml:space="preserve"> </w:t>
            </w:r>
            <w:r w:rsidRPr="00C200CC">
              <w:rPr>
                <w:rFonts w:asciiTheme="minorHAnsi" w:hAnsiTheme="minorHAnsi"/>
                <w:i/>
                <w:sz w:val="20"/>
                <w:szCs w:val="20"/>
                <w:lang w:val="en-AU"/>
              </w:rPr>
              <w:t>/</w:t>
            </w:r>
            <w:r w:rsidR="00042C79">
              <w:rPr>
                <w:rFonts w:asciiTheme="minorHAnsi" w:hAnsiTheme="minorHAnsi"/>
                <w:i/>
                <w:sz w:val="20"/>
                <w:szCs w:val="20"/>
                <w:lang w:val="en-AU"/>
              </w:rPr>
              <w:t xml:space="preserve"> R</w:t>
            </w:r>
            <w:permEnd w:id="693059128"/>
            <w:r w:rsidR="00194592">
              <w:rPr>
                <w:rFonts w:asciiTheme="minorHAnsi" w:hAnsiTheme="minorHAnsi"/>
                <w:i/>
                <w:sz w:val="20"/>
                <w:szCs w:val="20"/>
                <w:lang w:val="en-AU"/>
              </w:rPr>
              <w:t>:</w:t>
            </w:r>
            <w:r w:rsidR="00194592">
              <w:rPr>
                <w:rFonts w:asciiTheme="minorHAnsi" w:hAnsiTheme="minorHAnsi"/>
                <w:sz w:val="22"/>
                <w:szCs w:val="20"/>
                <w:lang w:val="en-AU"/>
              </w:rPr>
              <w:t xml:space="preserve"> </w:t>
            </w:r>
            <w:permStart w:id="334902522" w:edGrp="everyone"/>
            <w:permEnd w:id="334902522"/>
          </w:p>
          <w:p w:rsidR="00194592" w:rsidRPr="00194592" w:rsidRDefault="007B5E9D" w:rsidP="00194592">
            <w:pPr>
              <w:rPr>
                <w:rFonts w:asciiTheme="minorHAnsi" w:hAnsiTheme="minorHAnsi"/>
                <w:sz w:val="22"/>
                <w:szCs w:val="20"/>
                <w:lang w:val="en-AU"/>
              </w:rPr>
            </w:pPr>
            <w:r w:rsidRPr="00C200CC">
              <w:rPr>
                <w:rFonts w:asciiTheme="minorHAnsi" w:hAnsiTheme="minorHAnsi"/>
                <w:i/>
                <w:sz w:val="20"/>
                <w:szCs w:val="20"/>
                <w:lang w:val="en-AU"/>
              </w:rPr>
              <w:t xml:space="preserve">Height to bottom of lower lateral </w:t>
            </w:r>
            <w:permStart w:id="1710978104" w:edGrp="everyone"/>
            <w:r w:rsidRPr="00C200CC">
              <w:rPr>
                <w:rFonts w:asciiTheme="minorHAnsi" w:hAnsiTheme="minorHAnsi"/>
                <w:i/>
                <w:sz w:val="20"/>
                <w:szCs w:val="20"/>
                <w:lang w:val="en-AU"/>
              </w:rPr>
              <w:t>L</w:t>
            </w:r>
            <w:r w:rsidR="0063584F">
              <w:rPr>
                <w:rFonts w:asciiTheme="minorHAnsi" w:hAnsiTheme="minorHAnsi"/>
                <w:i/>
                <w:sz w:val="20"/>
                <w:szCs w:val="20"/>
                <w:lang w:val="en-AU"/>
              </w:rPr>
              <w:t xml:space="preserve"> </w:t>
            </w:r>
            <w:r w:rsidRPr="00C200CC">
              <w:rPr>
                <w:rFonts w:asciiTheme="minorHAnsi" w:hAnsiTheme="minorHAnsi"/>
                <w:i/>
                <w:sz w:val="20"/>
                <w:szCs w:val="20"/>
                <w:lang w:val="en-AU"/>
              </w:rPr>
              <w:t>/</w:t>
            </w:r>
            <w:r w:rsidR="0063584F">
              <w:rPr>
                <w:rFonts w:asciiTheme="minorHAnsi" w:hAnsiTheme="minorHAnsi"/>
                <w:i/>
                <w:sz w:val="20"/>
                <w:szCs w:val="20"/>
                <w:lang w:val="en-AU"/>
              </w:rPr>
              <w:t xml:space="preserve"> </w:t>
            </w:r>
            <w:r w:rsidR="00042C79">
              <w:rPr>
                <w:rFonts w:asciiTheme="minorHAnsi" w:hAnsiTheme="minorHAnsi"/>
                <w:i/>
                <w:sz w:val="20"/>
                <w:szCs w:val="20"/>
                <w:lang w:val="en-AU"/>
              </w:rPr>
              <w:t>R</w:t>
            </w:r>
            <w:permEnd w:id="1710978104"/>
            <w:r w:rsidR="00042C79">
              <w:rPr>
                <w:rFonts w:asciiTheme="minorHAnsi" w:hAnsiTheme="minorHAnsi"/>
                <w:i/>
                <w:sz w:val="20"/>
                <w:szCs w:val="20"/>
                <w:lang w:val="en-AU"/>
              </w:rPr>
              <w:t>:</w:t>
            </w:r>
            <w:r w:rsidR="00194592">
              <w:rPr>
                <w:rFonts w:asciiTheme="minorHAnsi" w:hAnsiTheme="minorHAnsi"/>
                <w:sz w:val="22"/>
                <w:szCs w:val="20"/>
                <w:lang w:val="en-AU"/>
              </w:rPr>
              <w:t xml:space="preserve"> </w:t>
            </w:r>
            <w:permStart w:id="959670690" w:edGrp="everyone"/>
            <w:permEnd w:id="959670690"/>
          </w:p>
        </w:tc>
      </w:tr>
      <w:tr w:rsidR="007B5E9D" w:rsidRPr="00767064" w:rsidTr="0063584F">
        <w:trPr>
          <w:trHeight w:val="334"/>
        </w:trPr>
        <w:tc>
          <w:tcPr>
            <w:tcW w:w="2552" w:type="dxa"/>
            <w:gridSpan w:val="2"/>
            <w:vMerge/>
          </w:tcPr>
          <w:p w:rsidR="007B5E9D" w:rsidRPr="00767064" w:rsidRDefault="007B5E9D" w:rsidP="00E23B03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B5E9D" w:rsidRDefault="007B5E9D" w:rsidP="00E23B03">
            <w:pPr>
              <w:spacing w:before="100" w:after="100"/>
              <w:rPr>
                <w:rFonts w:asciiTheme="minorHAnsi" w:hAnsiTheme="minorHAnsi"/>
                <w:sz w:val="22"/>
                <w:szCs w:val="22"/>
              </w:rPr>
            </w:pPr>
            <w:r w:rsidRPr="00767064">
              <w:rPr>
                <w:rFonts w:asciiTheme="minorHAnsi" w:hAnsiTheme="minorHAnsi"/>
                <w:sz w:val="22"/>
                <w:szCs w:val="22"/>
              </w:rPr>
              <w:t>KYPHOSIS</w:t>
            </w:r>
          </w:p>
          <w:p w:rsidR="007B5E9D" w:rsidRPr="00C80238" w:rsidRDefault="007B5E9D" w:rsidP="007B5E9D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C80238">
              <w:rPr>
                <w:rFonts w:asciiTheme="minorHAnsi" w:hAnsiTheme="minorHAnsi"/>
                <w:i/>
                <w:sz w:val="20"/>
                <w:szCs w:val="20"/>
              </w:rPr>
              <w:t>Score:</w:t>
            </w:r>
          </w:p>
          <w:p w:rsidR="007B5E9D" w:rsidRPr="00767064" w:rsidRDefault="007B5E9D" w:rsidP="00E23B03">
            <w:pPr>
              <w:spacing w:before="100" w:after="100"/>
              <w:rPr>
                <w:rFonts w:asciiTheme="minorHAnsi" w:hAnsiTheme="minorHAnsi"/>
                <w:sz w:val="22"/>
                <w:szCs w:val="22"/>
              </w:rPr>
            </w:pPr>
            <w:permStart w:id="1522408148" w:edGrp="everyone"/>
            <w:permEnd w:id="1522408148"/>
          </w:p>
        </w:tc>
        <w:tc>
          <w:tcPr>
            <w:tcW w:w="6379" w:type="dxa"/>
            <w:gridSpan w:val="4"/>
            <w:vMerge/>
          </w:tcPr>
          <w:p w:rsidR="007B5E9D" w:rsidRPr="00767064" w:rsidRDefault="007B5E9D" w:rsidP="00E23B03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B5E9D" w:rsidRPr="00767064" w:rsidTr="0063584F">
        <w:trPr>
          <w:trHeight w:val="334"/>
        </w:trPr>
        <w:tc>
          <w:tcPr>
            <w:tcW w:w="2552" w:type="dxa"/>
            <w:gridSpan w:val="2"/>
            <w:vMerge/>
          </w:tcPr>
          <w:p w:rsidR="007B5E9D" w:rsidRPr="00767064" w:rsidRDefault="007B5E9D" w:rsidP="00E23B03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B5E9D" w:rsidRDefault="007B5E9D" w:rsidP="00E23B03">
            <w:pPr>
              <w:spacing w:before="100" w:after="100"/>
              <w:rPr>
                <w:rFonts w:asciiTheme="minorHAnsi" w:hAnsiTheme="minorHAnsi"/>
                <w:sz w:val="22"/>
                <w:szCs w:val="22"/>
              </w:rPr>
            </w:pPr>
            <w:r w:rsidRPr="00767064">
              <w:rPr>
                <w:rFonts w:asciiTheme="minorHAnsi" w:hAnsiTheme="minorHAnsi"/>
                <w:sz w:val="22"/>
                <w:szCs w:val="22"/>
              </w:rPr>
              <w:t>LORDOSIS</w:t>
            </w:r>
          </w:p>
          <w:p w:rsidR="007B5E9D" w:rsidRDefault="0063584F" w:rsidP="00E23B03">
            <w:pPr>
              <w:spacing w:before="100" w:after="100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Score:</w:t>
            </w:r>
          </w:p>
          <w:p w:rsidR="0063584F" w:rsidRPr="00767064" w:rsidRDefault="0063584F" w:rsidP="00E23B03">
            <w:pPr>
              <w:spacing w:before="100" w:after="100"/>
              <w:rPr>
                <w:rFonts w:asciiTheme="minorHAnsi" w:hAnsiTheme="minorHAnsi"/>
                <w:sz w:val="22"/>
                <w:szCs w:val="22"/>
              </w:rPr>
            </w:pPr>
            <w:permStart w:id="813855292" w:edGrp="everyone"/>
            <w:permEnd w:id="813855292"/>
          </w:p>
        </w:tc>
        <w:tc>
          <w:tcPr>
            <w:tcW w:w="6379" w:type="dxa"/>
            <w:gridSpan w:val="4"/>
            <w:vMerge/>
          </w:tcPr>
          <w:p w:rsidR="007B5E9D" w:rsidRPr="00767064" w:rsidRDefault="007B5E9D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63D7A" w:rsidRPr="00767064" w:rsidTr="00E23B03">
        <w:trPr>
          <w:trHeight w:val="430"/>
        </w:trPr>
        <w:tc>
          <w:tcPr>
            <w:tcW w:w="1543" w:type="dxa"/>
            <w:vMerge w:val="restart"/>
          </w:tcPr>
          <w:p w:rsidR="00A63D7A" w:rsidRPr="00767064" w:rsidRDefault="00A63D7A" w:rsidP="00E23B03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767064">
              <w:rPr>
                <w:rFonts w:asciiTheme="minorHAnsi" w:hAnsiTheme="minorHAnsi"/>
                <w:b/>
                <w:sz w:val="22"/>
                <w:szCs w:val="22"/>
              </w:rPr>
              <w:t>SHOULDER</w:t>
            </w:r>
          </w:p>
          <w:p w:rsidR="00A63D7A" w:rsidRPr="00767064" w:rsidRDefault="00A63D7A" w:rsidP="00E23B03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767064">
              <w:rPr>
                <w:rFonts w:asciiTheme="minorHAnsi" w:hAnsiTheme="minorHAnsi"/>
                <w:b/>
                <w:sz w:val="22"/>
                <w:szCs w:val="22"/>
              </w:rPr>
              <w:t>GIRDLE</w:t>
            </w:r>
          </w:p>
          <w:p w:rsidR="00A63D7A" w:rsidRPr="00767064" w:rsidRDefault="00A63D7A" w:rsidP="00194592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767064">
              <w:rPr>
                <w:rFonts w:asciiTheme="minorHAnsi" w:hAnsiTheme="minorHAnsi"/>
                <w:sz w:val="22"/>
                <w:szCs w:val="22"/>
              </w:rPr>
              <w:t>NAD</w:t>
            </w:r>
            <w:r w:rsidRPr="00767064">
              <w:rPr>
                <w:rFonts w:asciiTheme="minorHAnsi" w:hAnsiTheme="minorHAnsi"/>
                <w:b/>
                <w:sz w:val="22"/>
                <w:szCs w:val="22"/>
              </w:rPr>
              <w:t xml:space="preserve">  </w:t>
            </w:r>
            <w:permStart w:id="1121002806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287734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592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121002806"/>
          </w:p>
        </w:tc>
        <w:tc>
          <w:tcPr>
            <w:tcW w:w="1859" w:type="dxa"/>
            <w:gridSpan w:val="2"/>
            <w:vAlign w:val="center"/>
          </w:tcPr>
          <w:p w:rsidR="00A63D7A" w:rsidRPr="00767064" w:rsidRDefault="00A63D7A" w:rsidP="00E23B03">
            <w:pPr>
              <w:spacing w:before="100" w:after="100"/>
              <w:rPr>
                <w:rFonts w:asciiTheme="minorHAnsi" w:hAnsiTheme="minorHAnsi"/>
                <w:sz w:val="22"/>
                <w:szCs w:val="22"/>
              </w:rPr>
            </w:pPr>
            <w:r w:rsidRPr="00767064">
              <w:rPr>
                <w:rFonts w:asciiTheme="minorHAnsi" w:hAnsiTheme="minorHAnsi"/>
                <w:sz w:val="22"/>
                <w:szCs w:val="22"/>
              </w:rPr>
              <w:t>PROTRACTED</w:t>
            </w:r>
          </w:p>
        </w:tc>
        <w:tc>
          <w:tcPr>
            <w:tcW w:w="2081" w:type="dxa"/>
            <w:gridSpan w:val="5"/>
          </w:tcPr>
          <w:p w:rsidR="00A63D7A" w:rsidRPr="00767064" w:rsidRDefault="00A63D7A" w:rsidP="004B143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FLEX </w:t>
            </w:r>
            <w:permStart w:id="1329600771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336041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59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329600771"/>
            <w:r w:rsidRPr="00C200CC">
              <w:rPr>
                <w:rFonts w:asciiTheme="minorHAnsi" w:hAnsiTheme="minorHAnsi"/>
                <w:sz w:val="22"/>
                <w:szCs w:val="22"/>
              </w:rPr>
              <w:t xml:space="preserve">   FIXED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ermStart w:id="1171396927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578493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1439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171396927"/>
          </w:p>
        </w:tc>
        <w:tc>
          <w:tcPr>
            <w:tcW w:w="5149" w:type="dxa"/>
            <w:vMerge w:val="restart"/>
          </w:tcPr>
          <w:p w:rsidR="00A63D7A" w:rsidRPr="00767064" w:rsidRDefault="00A63D7A" w:rsidP="00E23B03">
            <w:pPr>
              <w:rPr>
                <w:rFonts w:asciiTheme="minorHAnsi" w:hAnsiTheme="minorHAnsi"/>
                <w:sz w:val="22"/>
                <w:szCs w:val="22"/>
              </w:rPr>
            </w:pPr>
            <w:permStart w:id="2055101111" w:edGrp="everyone"/>
            <w:permEnd w:id="2055101111"/>
          </w:p>
        </w:tc>
      </w:tr>
      <w:tr w:rsidR="00A63D7A" w:rsidRPr="00767064" w:rsidTr="00E23B03">
        <w:trPr>
          <w:trHeight w:val="444"/>
        </w:trPr>
        <w:tc>
          <w:tcPr>
            <w:tcW w:w="1543" w:type="dxa"/>
            <w:vMerge/>
          </w:tcPr>
          <w:p w:rsidR="00A63D7A" w:rsidRPr="00767064" w:rsidRDefault="00A63D7A" w:rsidP="00E23B03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859" w:type="dxa"/>
            <w:gridSpan w:val="2"/>
            <w:vAlign w:val="center"/>
          </w:tcPr>
          <w:p w:rsidR="00A63D7A" w:rsidRPr="00767064" w:rsidRDefault="00A63D7A" w:rsidP="00E23B03">
            <w:pPr>
              <w:spacing w:before="100" w:after="100"/>
              <w:rPr>
                <w:rFonts w:asciiTheme="minorHAnsi" w:hAnsiTheme="minorHAnsi"/>
                <w:sz w:val="22"/>
                <w:szCs w:val="22"/>
              </w:rPr>
            </w:pPr>
            <w:r w:rsidRPr="00767064">
              <w:rPr>
                <w:rFonts w:asciiTheme="minorHAnsi" w:hAnsiTheme="minorHAnsi"/>
                <w:sz w:val="22"/>
                <w:szCs w:val="22"/>
              </w:rPr>
              <w:t>RETRACTED</w:t>
            </w:r>
          </w:p>
        </w:tc>
        <w:tc>
          <w:tcPr>
            <w:tcW w:w="2081" w:type="dxa"/>
            <w:gridSpan w:val="5"/>
          </w:tcPr>
          <w:p w:rsidR="00A63D7A" w:rsidRPr="00767064" w:rsidRDefault="00A63D7A" w:rsidP="004B143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FLEX </w:t>
            </w:r>
            <w:permStart w:id="644940300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87321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59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644940300"/>
            <w:r w:rsidRPr="00C200CC">
              <w:rPr>
                <w:rFonts w:asciiTheme="minorHAnsi" w:hAnsiTheme="minorHAnsi"/>
                <w:sz w:val="22"/>
                <w:szCs w:val="22"/>
              </w:rPr>
              <w:t xml:space="preserve">   FIXED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ermStart w:id="51671404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43444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1439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51671404"/>
          </w:p>
        </w:tc>
        <w:tc>
          <w:tcPr>
            <w:tcW w:w="5149" w:type="dxa"/>
            <w:vMerge/>
          </w:tcPr>
          <w:p w:rsidR="00A63D7A" w:rsidRPr="00767064" w:rsidRDefault="00A63D7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63D7A" w:rsidRPr="00767064" w:rsidTr="00E23B03">
        <w:trPr>
          <w:trHeight w:val="444"/>
        </w:trPr>
        <w:tc>
          <w:tcPr>
            <w:tcW w:w="1543" w:type="dxa"/>
            <w:vMerge/>
          </w:tcPr>
          <w:p w:rsidR="00A63D7A" w:rsidRPr="00767064" w:rsidRDefault="00A63D7A" w:rsidP="00E23B03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859" w:type="dxa"/>
            <w:gridSpan w:val="2"/>
            <w:vAlign w:val="center"/>
          </w:tcPr>
          <w:p w:rsidR="00A63D7A" w:rsidRPr="00767064" w:rsidRDefault="00A63D7A" w:rsidP="00E23B03">
            <w:pPr>
              <w:spacing w:before="100" w:after="10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NEUTRAL</w:t>
            </w:r>
          </w:p>
        </w:tc>
        <w:tc>
          <w:tcPr>
            <w:tcW w:w="2081" w:type="dxa"/>
            <w:gridSpan w:val="5"/>
          </w:tcPr>
          <w:p w:rsidR="00A63D7A" w:rsidRDefault="00A63D7A" w:rsidP="004B143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FLEX </w:t>
            </w:r>
            <w:permStart w:id="1899968821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40622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59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899968821"/>
            <w:r w:rsidRPr="00C200CC">
              <w:rPr>
                <w:rFonts w:asciiTheme="minorHAnsi" w:hAnsiTheme="minorHAnsi"/>
                <w:sz w:val="22"/>
                <w:szCs w:val="22"/>
              </w:rPr>
              <w:t xml:space="preserve">   FIXED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ermStart w:id="2112109875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31250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1439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2112109875"/>
          </w:p>
        </w:tc>
        <w:tc>
          <w:tcPr>
            <w:tcW w:w="5149" w:type="dxa"/>
            <w:vMerge/>
          </w:tcPr>
          <w:p w:rsidR="00A63D7A" w:rsidRPr="00767064" w:rsidRDefault="00A63D7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63D7A" w:rsidRPr="00767064" w:rsidTr="00E23B03">
        <w:trPr>
          <w:trHeight w:val="486"/>
        </w:trPr>
        <w:tc>
          <w:tcPr>
            <w:tcW w:w="1543" w:type="dxa"/>
            <w:vMerge/>
          </w:tcPr>
          <w:p w:rsidR="00A63D7A" w:rsidRPr="00767064" w:rsidRDefault="00A63D7A" w:rsidP="00E23B03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859" w:type="dxa"/>
            <w:gridSpan w:val="2"/>
            <w:vAlign w:val="center"/>
          </w:tcPr>
          <w:p w:rsidR="00A63D7A" w:rsidRPr="00767064" w:rsidRDefault="00A63D7A" w:rsidP="00E23B03">
            <w:pPr>
              <w:spacing w:before="100" w:after="10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ROTATED TO </w:t>
            </w:r>
            <w:permStart w:id="1094741197" w:edGrp="everyone"/>
            <w:r>
              <w:rPr>
                <w:rFonts w:asciiTheme="minorHAnsi" w:hAnsiTheme="minorHAnsi"/>
                <w:sz w:val="22"/>
                <w:szCs w:val="22"/>
              </w:rPr>
              <w:t xml:space="preserve">R </w:t>
            </w:r>
            <w:r w:rsidRPr="00767064">
              <w:rPr>
                <w:rFonts w:asciiTheme="minorHAnsi" w:hAnsiTheme="minorHAnsi"/>
                <w:sz w:val="22"/>
                <w:szCs w:val="22"/>
              </w:rPr>
              <w:t xml:space="preserve">/ </w:t>
            </w: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="00153AD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End w:id="1094741197"/>
          </w:p>
        </w:tc>
        <w:tc>
          <w:tcPr>
            <w:tcW w:w="2081" w:type="dxa"/>
            <w:gridSpan w:val="5"/>
          </w:tcPr>
          <w:p w:rsidR="00A63D7A" w:rsidRPr="00767064" w:rsidRDefault="00A63D7A" w:rsidP="004B143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FLEX </w:t>
            </w:r>
            <w:permStart w:id="1680766606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780836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59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1680766606"/>
            <w:r w:rsidRPr="00C200CC">
              <w:rPr>
                <w:rFonts w:asciiTheme="minorHAnsi" w:hAnsiTheme="minorHAnsi"/>
                <w:sz w:val="22"/>
                <w:szCs w:val="22"/>
              </w:rPr>
              <w:t xml:space="preserve">   FIXED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ermStart w:id="518683036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172923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1439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518683036"/>
          </w:p>
        </w:tc>
        <w:tc>
          <w:tcPr>
            <w:tcW w:w="5149" w:type="dxa"/>
            <w:vMerge/>
          </w:tcPr>
          <w:p w:rsidR="00A63D7A" w:rsidRPr="00767064" w:rsidRDefault="00A63D7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63D7A" w:rsidRPr="00767064" w:rsidTr="00E23B03">
        <w:trPr>
          <w:trHeight w:val="562"/>
        </w:trPr>
        <w:tc>
          <w:tcPr>
            <w:tcW w:w="1543" w:type="dxa"/>
            <w:vMerge w:val="restart"/>
          </w:tcPr>
          <w:p w:rsidR="00A63D7A" w:rsidRPr="00767064" w:rsidRDefault="00A63D7A" w:rsidP="00E23B03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767064">
              <w:rPr>
                <w:rFonts w:asciiTheme="minorHAnsi" w:hAnsiTheme="minorHAnsi"/>
                <w:b/>
                <w:sz w:val="22"/>
                <w:szCs w:val="22"/>
              </w:rPr>
              <w:t>HEAD &amp;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767064">
              <w:rPr>
                <w:rFonts w:asciiTheme="minorHAnsi" w:hAnsiTheme="minorHAnsi"/>
                <w:b/>
                <w:sz w:val="22"/>
                <w:szCs w:val="22"/>
              </w:rPr>
              <w:t>NECK</w:t>
            </w:r>
          </w:p>
          <w:p w:rsidR="00A63D7A" w:rsidRPr="00767064" w:rsidRDefault="00A63D7A" w:rsidP="00194592">
            <w:pPr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767064">
              <w:rPr>
                <w:rFonts w:asciiTheme="minorHAnsi" w:hAnsiTheme="minorHAnsi"/>
                <w:sz w:val="22"/>
                <w:szCs w:val="22"/>
              </w:rPr>
              <w:t>NAD</w:t>
            </w:r>
            <w:r w:rsidRPr="00767064">
              <w:rPr>
                <w:rFonts w:asciiTheme="minorHAnsi" w:hAnsiTheme="minorHAnsi"/>
                <w:b/>
                <w:sz w:val="22"/>
                <w:szCs w:val="22"/>
              </w:rPr>
              <w:t xml:space="preserve">  </w:t>
            </w:r>
            <w:permStart w:id="359866393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1290117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592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359866393"/>
          </w:p>
        </w:tc>
        <w:tc>
          <w:tcPr>
            <w:tcW w:w="1859" w:type="dxa"/>
            <w:gridSpan w:val="2"/>
            <w:vAlign w:val="center"/>
          </w:tcPr>
          <w:p w:rsidR="00A63D7A" w:rsidRPr="00767064" w:rsidRDefault="00A63D7A" w:rsidP="00A63D7A">
            <w:pPr>
              <w:rPr>
                <w:rFonts w:asciiTheme="minorHAnsi" w:hAnsiTheme="minorHAnsi"/>
                <w:sz w:val="22"/>
                <w:szCs w:val="22"/>
              </w:rPr>
            </w:pPr>
            <w:permStart w:id="2098729220" w:edGrp="everyone"/>
            <w:r>
              <w:rPr>
                <w:rFonts w:asciiTheme="minorHAnsi" w:hAnsiTheme="minorHAnsi"/>
                <w:sz w:val="22"/>
                <w:szCs w:val="22"/>
              </w:rPr>
              <w:t>EXTN  / FLEXN</w:t>
            </w:r>
            <w:permEnd w:id="2098729220"/>
          </w:p>
        </w:tc>
        <w:tc>
          <w:tcPr>
            <w:tcW w:w="2081" w:type="dxa"/>
            <w:gridSpan w:val="5"/>
          </w:tcPr>
          <w:p w:rsidR="00A63D7A" w:rsidRPr="00767064" w:rsidRDefault="00A63D7A" w:rsidP="004B143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FLEX </w:t>
            </w:r>
            <w:permStart w:id="2045268636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038390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59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2045268636"/>
            <w:r w:rsidRPr="00C200CC">
              <w:rPr>
                <w:rFonts w:asciiTheme="minorHAnsi" w:hAnsiTheme="minorHAnsi"/>
                <w:sz w:val="22"/>
                <w:szCs w:val="22"/>
              </w:rPr>
              <w:t xml:space="preserve">   FIXED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ermStart w:id="1800674338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2058435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1439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800674338"/>
          </w:p>
        </w:tc>
        <w:tc>
          <w:tcPr>
            <w:tcW w:w="5149" w:type="dxa"/>
            <w:vMerge/>
          </w:tcPr>
          <w:p w:rsidR="00A63D7A" w:rsidRPr="00767064" w:rsidRDefault="00A63D7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63D7A" w:rsidRPr="00767064" w:rsidTr="00E23B03">
        <w:trPr>
          <w:trHeight w:val="556"/>
        </w:trPr>
        <w:tc>
          <w:tcPr>
            <w:tcW w:w="1543" w:type="dxa"/>
            <w:vMerge/>
          </w:tcPr>
          <w:p w:rsidR="00A63D7A" w:rsidRPr="00767064" w:rsidRDefault="00A63D7A" w:rsidP="00E23B03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859" w:type="dxa"/>
            <w:gridSpan w:val="2"/>
            <w:vAlign w:val="center"/>
          </w:tcPr>
          <w:p w:rsidR="00A63D7A" w:rsidRPr="00767064" w:rsidRDefault="00A63D7A" w:rsidP="00A63D7A">
            <w:pPr>
              <w:spacing w:before="100" w:after="100"/>
              <w:rPr>
                <w:rFonts w:asciiTheme="minorHAnsi" w:hAnsiTheme="minorHAnsi"/>
                <w:sz w:val="22"/>
                <w:szCs w:val="22"/>
              </w:rPr>
            </w:pPr>
            <w:r w:rsidRPr="00767064">
              <w:rPr>
                <w:rFonts w:asciiTheme="minorHAnsi" w:hAnsiTheme="minorHAnsi"/>
                <w:sz w:val="22"/>
                <w:szCs w:val="22"/>
              </w:rPr>
              <w:t>LAT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67064">
              <w:rPr>
                <w:rFonts w:asciiTheme="minorHAnsi" w:hAnsiTheme="minorHAnsi"/>
                <w:sz w:val="22"/>
                <w:szCs w:val="22"/>
              </w:rPr>
              <w:t>FLEX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TO </w:t>
            </w:r>
            <w:permStart w:id="924995860" w:edGrp="everyone"/>
            <w:r>
              <w:rPr>
                <w:rFonts w:asciiTheme="minorHAnsi" w:hAnsiTheme="minorHAnsi"/>
                <w:sz w:val="22"/>
                <w:szCs w:val="22"/>
              </w:rPr>
              <w:t>R / L</w:t>
            </w:r>
            <w:r w:rsidR="00153AD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End w:id="924995860"/>
          </w:p>
        </w:tc>
        <w:tc>
          <w:tcPr>
            <w:tcW w:w="2081" w:type="dxa"/>
            <w:gridSpan w:val="5"/>
          </w:tcPr>
          <w:p w:rsidR="00A63D7A" w:rsidRPr="00767064" w:rsidRDefault="00A63D7A" w:rsidP="004B143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FLEX </w:t>
            </w:r>
            <w:permStart w:id="891117385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620022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59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891117385"/>
            <w:r w:rsidRPr="00C200CC">
              <w:rPr>
                <w:rFonts w:asciiTheme="minorHAnsi" w:hAnsiTheme="minorHAnsi"/>
                <w:sz w:val="22"/>
                <w:szCs w:val="22"/>
              </w:rPr>
              <w:t xml:space="preserve">   FIXED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ermStart w:id="2134202123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1998611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1439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2134202123"/>
          </w:p>
        </w:tc>
        <w:tc>
          <w:tcPr>
            <w:tcW w:w="5149" w:type="dxa"/>
            <w:vMerge/>
          </w:tcPr>
          <w:p w:rsidR="00A63D7A" w:rsidRPr="00767064" w:rsidRDefault="00A63D7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63D7A" w:rsidRPr="00767064" w:rsidTr="00E23B03">
        <w:trPr>
          <w:trHeight w:val="550"/>
        </w:trPr>
        <w:tc>
          <w:tcPr>
            <w:tcW w:w="1543" w:type="dxa"/>
            <w:vMerge/>
          </w:tcPr>
          <w:p w:rsidR="00A63D7A" w:rsidRPr="00767064" w:rsidRDefault="00A63D7A" w:rsidP="00E23B03">
            <w:pPr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859" w:type="dxa"/>
            <w:gridSpan w:val="2"/>
            <w:vAlign w:val="center"/>
          </w:tcPr>
          <w:p w:rsidR="00A63D7A" w:rsidRPr="00767064" w:rsidRDefault="00A63D7A" w:rsidP="00E23B03">
            <w:pPr>
              <w:spacing w:before="100" w:after="10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ROTN TO </w:t>
            </w:r>
            <w:permStart w:id="592934970" w:edGrp="everyone"/>
            <w:r>
              <w:rPr>
                <w:rFonts w:asciiTheme="minorHAnsi" w:hAnsiTheme="minorHAnsi"/>
                <w:sz w:val="22"/>
                <w:szCs w:val="22"/>
              </w:rPr>
              <w:t>R / L</w:t>
            </w:r>
            <w:r w:rsidR="00153AD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ermEnd w:id="592934970"/>
          </w:p>
        </w:tc>
        <w:tc>
          <w:tcPr>
            <w:tcW w:w="2081" w:type="dxa"/>
            <w:gridSpan w:val="5"/>
          </w:tcPr>
          <w:p w:rsidR="00A63D7A" w:rsidRDefault="00A63D7A" w:rsidP="004B143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FLEX </w:t>
            </w:r>
            <w:permStart w:id="749498202" w:edGrp="everyone"/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978223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4592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permEnd w:id="749498202"/>
            <w:r w:rsidRPr="00C200CC">
              <w:rPr>
                <w:rFonts w:asciiTheme="minorHAnsi" w:hAnsiTheme="minorHAnsi"/>
                <w:sz w:val="22"/>
                <w:szCs w:val="22"/>
              </w:rPr>
              <w:t xml:space="preserve">   FIXED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ermStart w:id="2141850300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1384290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1439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2141850300"/>
          </w:p>
        </w:tc>
        <w:tc>
          <w:tcPr>
            <w:tcW w:w="5149" w:type="dxa"/>
            <w:vMerge/>
          </w:tcPr>
          <w:p w:rsidR="00A63D7A" w:rsidRPr="00767064" w:rsidRDefault="00A63D7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63D7A" w:rsidRPr="00767064" w:rsidTr="00E23B03">
        <w:trPr>
          <w:trHeight w:val="835"/>
        </w:trPr>
        <w:tc>
          <w:tcPr>
            <w:tcW w:w="5483" w:type="dxa"/>
            <w:gridSpan w:val="8"/>
            <w:tcBorders>
              <w:bottom w:val="single" w:sz="4" w:space="0" w:color="auto"/>
            </w:tcBorders>
          </w:tcPr>
          <w:p w:rsidR="00A63D7A" w:rsidRPr="00767064" w:rsidRDefault="00A63D7A" w:rsidP="00767064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REQUIREMENTS FOR ARMS &amp; HANDS:   </w:t>
            </w:r>
            <w:r w:rsidRPr="00767064">
              <w:rPr>
                <w:rFonts w:asciiTheme="minorHAnsi" w:hAnsiTheme="minorHAnsi"/>
                <w:sz w:val="22"/>
                <w:szCs w:val="22"/>
              </w:rPr>
              <w:t xml:space="preserve"> NAD</w:t>
            </w:r>
            <w:r w:rsidRPr="00767064">
              <w:rPr>
                <w:rFonts w:asciiTheme="minorHAnsi" w:hAnsiTheme="minorHAnsi"/>
                <w:b/>
                <w:sz w:val="22"/>
                <w:szCs w:val="22"/>
              </w:rPr>
              <w:t xml:space="preserve">  </w:t>
            </w:r>
            <w:permStart w:id="340948436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535199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1439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340948436"/>
          </w:p>
          <w:p w:rsidR="00A63D7A" w:rsidRDefault="00A63D7A" w:rsidP="00E23B03">
            <w:pPr>
              <w:rPr>
                <w:rFonts w:asciiTheme="minorHAnsi" w:hAnsiTheme="minorHAnsi"/>
                <w:sz w:val="22"/>
                <w:szCs w:val="22"/>
              </w:rPr>
            </w:pPr>
            <w:permStart w:id="1043614846" w:edGrp="everyone"/>
            <w:permEnd w:id="1043614846"/>
          </w:p>
          <w:p w:rsidR="00A63D7A" w:rsidRDefault="00A63D7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803B73" w:rsidRPr="00767064" w:rsidRDefault="00803B73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149" w:type="dxa"/>
          </w:tcPr>
          <w:p w:rsidR="00A63D7A" w:rsidRDefault="00A63D7A" w:rsidP="004B1439">
            <w:pPr>
              <w:rPr>
                <w:rFonts w:ascii="MS Gothic" w:eastAsia="MS Gothic" w:hAnsi="MS Gothic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REQUIREMENTS FOR LEGS &amp; FEET:   </w:t>
            </w:r>
            <w:r w:rsidRPr="00767064">
              <w:rPr>
                <w:rFonts w:asciiTheme="minorHAnsi" w:hAnsiTheme="minorHAnsi"/>
                <w:sz w:val="22"/>
                <w:szCs w:val="22"/>
              </w:rPr>
              <w:t xml:space="preserve"> NAD</w:t>
            </w:r>
            <w:r w:rsidRPr="007670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ermStart w:id="1521095459" w:edGrp="everyone"/>
            <w:sdt>
              <w:sdtPr>
                <w:rPr>
                  <w:rFonts w:asciiTheme="minorHAnsi" w:hAnsiTheme="minorHAnsi"/>
                  <w:b/>
                  <w:sz w:val="22"/>
                  <w:szCs w:val="22"/>
                </w:rPr>
                <w:id w:val="-23424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1439">
                  <w:rPr>
                    <w:rFonts w:ascii="MS Gothic" w:eastAsia="MS Gothic" w:hAnsi="MS Gothic" w:hint="eastAsia"/>
                    <w:b/>
                    <w:sz w:val="22"/>
                    <w:szCs w:val="22"/>
                  </w:rPr>
                  <w:t>☐</w:t>
                </w:r>
              </w:sdtContent>
            </w:sdt>
            <w:permEnd w:id="1521095459"/>
            <w:r w:rsidRPr="007670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:rsidR="004B1439" w:rsidRPr="00767064" w:rsidRDefault="004B1439" w:rsidP="004B1439">
            <w:pPr>
              <w:rPr>
                <w:rFonts w:asciiTheme="minorHAnsi" w:hAnsiTheme="minorHAnsi"/>
                <w:sz w:val="22"/>
                <w:szCs w:val="22"/>
              </w:rPr>
            </w:pPr>
            <w:permStart w:id="2093114854" w:edGrp="everyone"/>
            <w:permEnd w:id="2093114854"/>
          </w:p>
        </w:tc>
      </w:tr>
      <w:tr w:rsidR="00E23B03" w:rsidRPr="009A514F" w:rsidTr="00E23B03">
        <w:trPr>
          <w:trHeight w:val="454"/>
        </w:trPr>
        <w:tc>
          <w:tcPr>
            <w:tcW w:w="10632" w:type="dxa"/>
            <w:gridSpan w:val="9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E23B03" w:rsidRPr="00E23B03" w:rsidRDefault="00E23B03" w:rsidP="00E23B03">
            <w:pPr>
              <w:rPr>
                <w:rFonts w:asciiTheme="minorHAnsi" w:hAnsiTheme="minorHAnsi"/>
              </w:rPr>
            </w:pPr>
            <w:r w:rsidRPr="00E23B03">
              <w:rPr>
                <w:rFonts w:asciiTheme="minorHAnsi" w:hAnsiTheme="minorHAnsi"/>
                <w:b/>
                <w:lang w:val="en-US"/>
              </w:rPr>
              <w:lastRenderedPageBreak/>
              <w:t>SITTING ABILITY</w:t>
            </w:r>
          </w:p>
        </w:tc>
      </w:tr>
      <w:tr w:rsidR="00E23B03" w:rsidRPr="00FA0DA2" w:rsidTr="008168E9">
        <w:trPr>
          <w:trHeight w:val="4657"/>
        </w:trPr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:rsidR="00E23B03" w:rsidRPr="00E23B03" w:rsidRDefault="00E23B03" w:rsidP="00E23B03">
            <w:pPr>
              <w:rPr>
                <w:rFonts w:asciiTheme="minorHAnsi" w:hAnsiTheme="minorHAnsi"/>
                <w:sz w:val="22"/>
                <w:szCs w:val="22"/>
              </w:rPr>
            </w:pPr>
            <w:r w:rsidRPr="00E23B03">
              <w:rPr>
                <w:rFonts w:asciiTheme="minorHAnsi" w:hAnsiTheme="minorHAnsi"/>
                <w:sz w:val="22"/>
                <w:szCs w:val="22"/>
              </w:rPr>
              <w:t xml:space="preserve">Draw or photograph typical </w:t>
            </w:r>
            <w:r w:rsidRPr="00E23B03">
              <w:rPr>
                <w:rFonts w:asciiTheme="minorHAnsi" w:hAnsiTheme="minorHAnsi"/>
                <w:b/>
                <w:sz w:val="22"/>
                <w:szCs w:val="22"/>
              </w:rPr>
              <w:t>unsupported</w:t>
            </w:r>
            <w:r w:rsidRPr="00E23B03">
              <w:rPr>
                <w:rFonts w:asciiTheme="minorHAnsi" w:hAnsiTheme="minorHAnsi"/>
                <w:sz w:val="22"/>
                <w:szCs w:val="22"/>
              </w:rPr>
              <w:t xml:space="preserve"> sitting posture on a plinth or box:</w:t>
            </w:r>
            <w:permStart w:id="1403942578" w:edGrp="everyone"/>
          </w:p>
          <w:p w:rsidR="008168E9" w:rsidRDefault="008168E9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8168E9" w:rsidRDefault="008168E9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8168E9" w:rsidRDefault="008168E9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8168E9" w:rsidRDefault="008168E9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8168E9" w:rsidRDefault="008168E9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F129A" w:rsidRDefault="001F129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F129A" w:rsidRDefault="001F129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F129A" w:rsidRDefault="001F129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F129A" w:rsidRDefault="001F129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F129A" w:rsidRDefault="001F129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8168E9" w:rsidRPr="00E23B03" w:rsidRDefault="008168E9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ermEnd w:id="1403942578"/>
          <w:p w:rsidR="00E23B03" w:rsidRPr="00E23B03" w:rsidRDefault="00E23B03" w:rsidP="00E23B03">
            <w:pPr>
              <w:ind w:left="-41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5529" w:type="dxa"/>
            <w:gridSpan w:val="2"/>
            <w:tcBorders>
              <w:bottom w:val="single" w:sz="4" w:space="0" w:color="auto"/>
            </w:tcBorders>
          </w:tcPr>
          <w:p w:rsidR="00F96FFA" w:rsidRDefault="00E23B03" w:rsidP="00E23B03">
            <w:pPr>
              <w:rPr>
                <w:rFonts w:asciiTheme="minorHAnsi" w:hAnsiTheme="minorHAnsi"/>
                <w:sz w:val="22"/>
                <w:szCs w:val="22"/>
              </w:rPr>
            </w:pPr>
            <w:r w:rsidRPr="00E23B03">
              <w:rPr>
                <w:rFonts w:asciiTheme="minorHAnsi" w:hAnsiTheme="minorHAnsi"/>
                <w:sz w:val="22"/>
                <w:szCs w:val="22"/>
              </w:rPr>
              <w:t xml:space="preserve">Draw or photograph recommended </w:t>
            </w:r>
            <w:r w:rsidRPr="00E23B03">
              <w:rPr>
                <w:rFonts w:asciiTheme="minorHAnsi" w:hAnsiTheme="minorHAnsi"/>
                <w:b/>
                <w:sz w:val="22"/>
                <w:szCs w:val="22"/>
              </w:rPr>
              <w:t>supported</w:t>
            </w:r>
            <w:r w:rsidRPr="00E23B03">
              <w:rPr>
                <w:rFonts w:asciiTheme="minorHAnsi" w:hAnsiTheme="minorHAnsi"/>
                <w:sz w:val="22"/>
                <w:szCs w:val="22"/>
              </w:rPr>
              <w:t xml:space="preserve"> sitting posture on a plinth or box:</w:t>
            </w:r>
            <w:permStart w:id="1321103235" w:edGrp="everyone"/>
          </w:p>
          <w:p w:rsidR="008168E9" w:rsidRDefault="008168E9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8168E9" w:rsidRDefault="008168E9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8168E9" w:rsidRDefault="008168E9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8168E9" w:rsidRDefault="008168E9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F129A" w:rsidRDefault="001F129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F129A" w:rsidRDefault="001F129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F129A" w:rsidRDefault="001F129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F129A" w:rsidRDefault="001F129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1F129A" w:rsidRDefault="001F129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8168E9" w:rsidRDefault="008168E9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8168E9" w:rsidRDefault="008168E9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  <w:permEnd w:id="1321103235"/>
          <w:p w:rsidR="00F96FFA" w:rsidRPr="00E23B03" w:rsidRDefault="00F96FFA" w:rsidP="00E23B0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23B03" w:rsidTr="00E23B03">
        <w:trPr>
          <w:trHeight w:val="835"/>
        </w:trPr>
        <w:tc>
          <w:tcPr>
            <w:tcW w:w="5103" w:type="dxa"/>
            <w:gridSpan w:val="7"/>
            <w:tcBorders>
              <w:top w:val="single" w:sz="4" w:space="0" w:color="auto"/>
              <w:right w:val="nil"/>
            </w:tcBorders>
          </w:tcPr>
          <w:p w:rsidR="00E23B03" w:rsidRPr="00E23B03" w:rsidRDefault="00E23B03" w:rsidP="00E23B03">
            <w:pPr>
              <w:tabs>
                <w:tab w:val="left" w:pos="253"/>
              </w:tabs>
              <w:ind w:left="-55"/>
              <w:rPr>
                <w:rFonts w:asciiTheme="minorHAnsi" w:hAnsiTheme="minorHAnsi"/>
                <w:b/>
                <w:sz w:val="20"/>
                <w:szCs w:val="20"/>
              </w:rPr>
            </w:pPr>
            <w:r w:rsidRPr="00E23B03">
              <w:rPr>
                <w:rFonts w:asciiTheme="minorHAnsi" w:hAnsiTheme="minorHAnsi"/>
                <w:b/>
                <w:sz w:val="20"/>
                <w:szCs w:val="20"/>
              </w:rPr>
              <w:t>CHAILEY LEVEL OF SITTING ABILITY:</w:t>
            </w:r>
          </w:p>
          <w:permStart w:id="1370171105" w:edGrp="everyone"/>
          <w:p w:rsidR="00E23B03" w:rsidRPr="00E23B03" w:rsidRDefault="00E36CDD" w:rsidP="00E23B03">
            <w:pPr>
              <w:tabs>
                <w:tab w:val="left" w:pos="253"/>
              </w:tabs>
              <w:ind w:left="-55"/>
              <w:rPr>
                <w:rFonts w:asciiTheme="minorHAnsi" w:hAnsi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b/>
                  <w:sz w:val="20"/>
                  <w:szCs w:val="20"/>
                </w:rPr>
                <w:id w:val="63303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7EE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permEnd w:id="1370171105"/>
            <w:r w:rsidR="00E23B03" w:rsidRPr="00E23B03">
              <w:rPr>
                <w:rFonts w:asciiTheme="minorHAnsi" w:hAnsiTheme="minorHAnsi"/>
                <w:b/>
                <w:sz w:val="20"/>
                <w:szCs w:val="20"/>
              </w:rPr>
              <w:tab/>
              <w:t xml:space="preserve"> </w:t>
            </w:r>
            <w:r w:rsidR="00E23B03" w:rsidRPr="004B7EE6">
              <w:rPr>
                <w:rFonts w:asciiTheme="minorHAnsi" w:hAnsiTheme="minorHAnsi"/>
                <w:sz w:val="20"/>
                <w:szCs w:val="20"/>
              </w:rPr>
              <w:t>1 -</w:t>
            </w:r>
            <w:r w:rsidR="00E23B03" w:rsidRPr="00E23B03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E23B03" w:rsidRPr="00E23B03">
              <w:rPr>
                <w:rFonts w:asciiTheme="minorHAnsi" w:hAnsiTheme="minorHAnsi"/>
                <w:sz w:val="20"/>
                <w:szCs w:val="20"/>
              </w:rPr>
              <w:t>Unplaceable</w:t>
            </w:r>
          </w:p>
          <w:permStart w:id="2107139178" w:edGrp="everyone"/>
          <w:p w:rsidR="00E23B03" w:rsidRPr="00E23B03" w:rsidRDefault="00E36CDD" w:rsidP="00E23B03">
            <w:pPr>
              <w:tabs>
                <w:tab w:val="left" w:pos="253"/>
              </w:tabs>
              <w:ind w:left="-55"/>
              <w:rPr>
                <w:rFonts w:asciiTheme="minorHAnsi" w:hAnsi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sz w:val="20"/>
                  <w:szCs w:val="20"/>
                </w:rPr>
                <w:id w:val="2144382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7EE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permEnd w:id="2107139178"/>
            <w:r w:rsidR="00E23B03" w:rsidRPr="00E23B03">
              <w:rPr>
                <w:rFonts w:asciiTheme="minorHAnsi" w:hAnsiTheme="minorHAnsi"/>
                <w:sz w:val="20"/>
                <w:szCs w:val="20"/>
              </w:rPr>
              <w:tab/>
              <w:t xml:space="preserve"> 2 - Placeable with full support</w:t>
            </w:r>
          </w:p>
          <w:permStart w:id="1135441092" w:edGrp="everyone"/>
          <w:p w:rsidR="00E23B03" w:rsidRPr="00E23B03" w:rsidRDefault="00E36CDD" w:rsidP="00E23B03">
            <w:pPr>
              <w:tabs>
                <w:tab w:val="left" w:pos="253"/>
              </w:tabs>
              <w:ind w:left="-55"/>
              <w:rPr>
                <w:rFonts w:asciiTheme="minorHAnsi" w:hAnsi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sz w:val="20"/>
                  <w:szCs w:val="20"/>
                </w:rPr>
                <w:id w:val="1175539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7EE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permEnd w:id="1135441092"/>
            <w:r w:rsidR="00E23B03" w:rsidRPr="00E23B03">
              <w:rPr>
                <w:rFonts w:asciiTheme="minorHAnsi" w:hAnsiTheme="minorHAnsi"/>
                <w:sz w:val="20"/>
                <w:szCs w:val="20"/>
              </w:rPr>
              <w:tab/>
              <w:t xml:space="preserve"> 3 - Able to maintain sitting position without movement</w:t>
            </w:r>
          </w:p>
          <w:p w:rsidR="00E23B03" w:rsidRPr="00E23B03" w:rsidRDefault="00E23B03" w:rsidP="00E23B03">
            <w:pPr>
              <w:tabs>
                <w:tab w:val="left" w:pos="253"/>
              </w:tabs>
              <w:ind w:left="-55"/>
              <w:rPr>
                <w:rFonts w:asciiTheme="minorHAnsi" w:hAnsiTheme="minorHAnsi"/>
                <w:sz w:val="20"/>
                <w:szCs w:val="20"/>
              </w:rPr>
            </w:pPr>
          </w:p>
        </w:tc>
        <w:permStart w:id="2097089589" w:edGrp="everyone"/>
        <w:tc>
          <w:tcPr>
            <w:tcW w:w="5529" w:type="dxa"/>
            <w:gridSpan w:val="2"/>
            <w:tcBorders>
              <w:top w:val="nil"/>
              <w:left w:val="nil"/>
            </w:tcBorders>
          </w:tcPr>
          <w:p w:rsidR="00E23B03" w:rsidRPr="00E23B03" w:rsidRDefault="00E36CDD" w:rsidP="00E23B03">
            <w:pPr>
              <w:tabs>
                <w:tab w:val="left" w:pos="253"/>
              </w:tabs>
              <w:ind w:left="-55"/>
              <w:rPr>
                <w:rFonts w:asciiTheme="minorHAnsi" w:hAnsi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b/>
                  <w:sz w:val="20"/>
                  <w:szCs w:val="20"/>
                </w:rPr>
                <w:id w:val="-619846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7EE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permEnd w:id="2097089589"/>
            <w:r w:rsidR="00E23B03" w:rsidRPr="00E23B03">
              <w:rPr>
                <w:rFonts w:asciiTheme="minorHAnsi" w:hAnsiTheme="minorHAnsi"/>
                <w:b/>
                <w:sz w:val="20"/>
                <w:szCs w:val="20"/>
              </w:rPr>
              <w:tab/>
            </w:r>
            <w:r w:rsidR="00E23B03" w:rsidRPr="00E23B03">
              <w:rPr>
                <w:rFonts w:asciiTheme="minorHAnsi" w:hAnsiTheme="minorHAnsi"/>
                <w:sz w:val="20"/>
                <w:szCs w:val="20"/>
              </w:rPr>
              <w:t>4 - Able to maintain sitting position &amp; move within base</w:t>
            </w:r>
          </w:p>
          <w:permStart w:id="1569198576" w:edGrp="everyone"/>
          <w:p w:rsidR="00E23B03" w:rsidRPr="00E23B03" w:rsidRDefault="00E36CDD" w:rsidP="00E23B03">
            <w:pPr>
              <w:tabs>
                <w:tab w:val="left" w:pos="253"/>
              </w:tabs>
              <w:ind w:left="-55"/>
              <w:rPr>
                <w:rFonts w:asciiTheme="minorHAnsi" w:hAnsi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sz w:val="20"/>
                  <w:szCs w:val="20"/>
                </w:rPr>
                <w:id w:val="1044098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7EE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permEnd w:id="1569198576"/>
            <w:r w:rsidR="00E23B03" w:rsidRPr="00E23B0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B7EE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23B03" w:rsidRPr="00E23B03">
              <w:rPr>
                <w:rFonts w:asciiTheme="minorHAnsi" w:hAnsiTheme="minorHAnsi"/>
                <w:sz w:val="20"/>
                <w:szCs w:val="20"/>
              </w:rPr>
              <w:t>5 - Able to maintain sitting position &amp; move outside base</w:t>
            </w:r>
          </w:p>
          <w:permStart w:id="1502478931" w:edGrp="everyone"/>
          <w:p w:rsidR="00E23B03" w:rsidRPr="00E23B03" w:rsidRDefault="00E36CDD" w:rsidP="00E23B03">
            <w:pPr>
              <w:tabs>
                <w:tab w:val="left" w:pos="253"/>
                <w:tab w:val="left" w:pos="960"/>
              </w:tabs>
              <w:ind w:left="-55"/>
              <w:rPr>
                <w:rFonts w:asciiTheme="minorHAnsi" w:hAnsi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sz w:val="20"/>
                  <w:szCs w:val="20"/>
                </w:rPr>
                <w:id w:val="-941994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7EE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permEnd w:id="1502478931"/>
            <w:r w:rsidR="00E23B03" w:rsidRPr="00E23B0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B7EE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23B03" w:rsidRPr="00E23B03">
              <w:rPr>
                <w:rFonts w:asciiTheme="minorHAnsi" w:hAnsiTheme="minorHAnsi"/>
                <w:sz w:val="20"/>
                <w:szCs w:val="20"/>
              </w:rPr>
              <w:t>6 - Able to move out of sitting position but not regain position</w:t>
            </w:r>
          </w:p>
          <w:permStart w:id="1609069954" w:edGrp="everyone"/>
          <w:p w:rsidR="00E23B03" w:rsidRPr="00E23B03" w:rsidRDefault="00E36CDD" w:rsidP="00E23B03">
            <w:pPr>
              <w:tabs>
                <w:tab w:val="left" w:pos="253"/>
              </w:tabs>
              <w:ind w:left="-55"/>
              <w:rPr>
                <w:rFonts w:asciiTheme="minorHAnsi" w:hAnsi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/>
                  <w:sz w:val="20"/>
                  <w:szCs w:val="20"/>
                </w:rPr>
                <w:id w:val="230733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7EE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permEnd w:id="1609069954"/>
            <w:r w:rsidR="00E23B03" w:rsidRPr="00E23B0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B7EE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23B03" w:rsidRPr="00E23B03">
              <w:rPr>
                <w:rFonts w:asciiTheme="minorHAnsi" w:hAnsiTheme="minorHAnsi"/>
                <w:sz w:val="20"/>
                <w:szCs w:val="20"/>
              </w:rPr>
              <w:t>7 - Able to move out of sitting position &amp; regain position</w:t>
            </w:r>
          </w:p>
        </w:tc>
      </w:tr>
    </w:tbl>
    <w:p w:rsidR="00F46D9F" w:rsidRDefault="00F46D9F">
      <w:pPr>
        <w:rPr>
          <w:rFonts w:asciiTheme="minorHAnsi" w:hAnsiTheme="minorHAnsi"/>
        </w:rPr>
      </w:pP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2"/>
      </w:tblGrid>
      <w:tr w:rsidR="00E23B03" w:rsidRPr="00E23B03" w:rsidTr="00E23B03">
        <w:trPr>
          <w:trHeight w:val="436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MEASUREMENTS:</w:t>
            </w:r>
          </w:p>
        </w:tc>
      </w:tr>
    </w:tbl>
    <w:p w:rsidR="00E23B03" w:rsidRPr="00E23B03" w:rsidRDefault="00E23B03" w:rsidP="00E23B03">
      <w:pPr>
        <w:rPr>
          <w:rFonts w:asciiTheme="minorHAnsi" w:hAnsiTheme="minorHAnsi"/>
          <w:b/>
          <w:bCs/>
          <w:lang w:val="en-AU"/>
        </w:rPr>
      </w:pPr>
    </w:p>
    <w:tbl>
      <w:tblPr>
        <w:tblpPr w:leftFromText="180" w:rightFromText="180" w:vertAnchor="text" w:horzAnchor="margin" w:tblpXSpec="right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1182"/>
        <w:gridCol w:w="1128"/>
      </w:tblGrid>
      <w:tr w:rsidR="00E23B03" w:rsidRPr="00E23B03" w:rsidTr="00E23B03">
        <w:trPr>
          <w:trHeight w:val="546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Date: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975155225" w:edGrp="everyone"/>
            <w:permEnd w:id="1975155225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295574693" w:edGrp="everyone"/>
            <w:permEnd w:id="295574693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A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271604728" w:edGrp="everyone"/>
            <w:permEnd w:id="1271604728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895450465" w:edGrp="everyone"/>
            <w:permEnd w:id="895450465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B (R)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bookmarkStart w:id="0" w:name="_GoBack"/>
            <w:bookmarkEnd w:id="0"/>
            <w:permStart w:id="967256491" w:edGrp="everyone"/>
            <w:permEnd w:id="967256491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88684243" w:edGrp="everyone"/>
            <w:permEnd w:id="88684243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B (L)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618770520" w:edGrp="everyone"/>
            <w:permEnd w:id="1618770520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224360352" w:edGrp="everyone"/>
            <w:permEnd w:id="1224360352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C (R)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715936877" w:edGrp="everyone"/>
            <w:permEnd w:id="715936877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90855978" w:edGrp="everyone"/>
            <w:permEnd w:id="190855978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C (L)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844249111" w:edGrp="everyone"/>
            <w:permEnd w:id="1844249111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447062647" w:edGrp="everyone"/>
            <w:permEnd w:id="1447062647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D 1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279011867" w:edGrp="everyone"/>
            <w:permEnd w:id="1279011867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25595361" w:edGrp="everyone"/>
            <w:permEnd w:id="125595361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D 2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440557014" w:edGrp="everyone"/>
            <w:permEnd w:id="440557014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313475512" w:edGrp="everyone"/>
            <w:permEnd w:id="1313475512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E (R)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249850226" w:edGrp="everyone"/>
            <w:permEnd w:id="1249850226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399129263" w:edGrp="everyone"/>
            <w:permEnd w:id="399129263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E (L)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776365914" w:edGrp="everyone"/>
            <w:permEnd w:id="776365914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912504301" w:edGrp="everyone"/>
            <w:permEnd w:id="1912504301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F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431991352" w:edGrp="everyone"/>
            <w:permEnd w:id="1431991352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221993979" w:edGrp="everyone"/>
            <w:permEnd w:id="1221993979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G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421883471" w:edGrp="everyone"/>
            <w:permEnd w:id="421883471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775244885" w:edGrp="everyone"/>
            <w:permEnd w:id="775244885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H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95326283" w:edGrp="everyone"/>
            <w:permEnd w:id="195326283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24331821" w:edGrp="everyone"/>
            <w:permEnd w:id="24331821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I (R)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644904734" w:edGrp="everyone"/>
            <w:permEnd w:id="1644904734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938621639" w:edGrp="everyone"/>
            <w:permEnd w:id="1938621639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I (L)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268599460" w:edGrp="everyone"/>
            <w:permEnd w:id="1268599460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89495814" w:edGrp="everyone"/>
            <w:permEnd w:id="189495814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lastRenderedPageBreak/>
              <w:t>J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805529854" w:edGrp="everyone"/>
            <w:permEnd w:id="805529854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958027175" w:edGrp="everyone"/>
            <w:permEnd w:id="1958027175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K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976436792" w:edGrp="everyone"/>
            <w:permEnd w:id="1976436792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630270308" w:edGrp="everyone"/>
            <w:permEnd w:id="630270308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L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886469437" w:edGrp="everyone"/>
            <w:permEnd w:id="886469437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531851831" w:edGrp="everyone"/>
            <w:permEnd w:id="1531851831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M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598429861" w:edGrp="everyone"/>
            <w:permEnd w:id="1598429861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1113477396" w:edGrp="everyone"/>
            <w:permEnd w:id="1113477396"/>
          </w:p>
        </w:tc>
      </w:tr>
      <w:tr w:rsidR="00E23B03" w:rsidRPr="00E23B03" w:rsidTr="00E23B03">
        <w:trPr>
          <w:trHeight w:val="340"/>
        </w:trPr>
        <w:tc>
          <w:tcPr>
            <w:tcW w:w="1087" w:type="dxa"/>
          </w:tcPr>
          <w:p w:rsidR="00E23B03" w:rsidRPr="00E23B03" w:rsidRDefault="00E23B03" w:rsidP="00E23B03">
            <w:pPr>
              <w:rPr>
                <w:rFonts w:asciiTheme="minorHAnsi" w:hAnsiTheme="minorHAnsi"/>
                <w:b/>
                <w:lang w:val="en-AU"/>
              </w:rPr>
            </w:pPr>
            <w:r w:rsidRPr="00E23B03">
              <w:rPr>
                <w:rFonts w:asciiTheme="minorHAnsi" w:hAnsiTheme="minorHAnsi"/>
                <w:b/>
                <w:lang w:val="en-AU"/>
              </w:rPr>
              <w:t>N</w:t>
            </w:r>
          </w:p>
        </w:tc>
        <w:tc>
          <w:tcPr>
            <w:tcW w:w="1182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2093435601" w:edGrp="everyone"/>
            <w:permEnd w:id="2093435601"/>
          </w:p>
        </w:tc>
        <w:tc>
          <w:tcPr>
            <w:tcW w:w="1128" w:type="dxa"/>
          </w:tcPr>
          <w:p w:rsidR="00E23B03" w:rsidRPr="00E60F7B" w:rsidRDefault="00E23B03" w:rsidP="00E23B03">
            <w:pPr>
              <w:rPr>
                <w:rFonts w:asciiTheme="minorHAnsi" w:hAnsiTheme="minorHAnsi"/>
                <w:sz w:val="22"/>
                <w:lang w:val="en-AU"/>
              </w:rPr>
            </w:pPr>
            <w:permStart w:id="631516410" w:edGrp="everyone"/>
            <w:permEnd w:id="631516410"/>
          </w:p>
        </w:tc>
      </w:tr>
    </w:tbl>
    <w:p w:rsidR="00E23B03" w:rsidRPr="00E23B03" w:rsidRDefault="00E23B03" w:rsidP="00E23B03">
      <w:pPr>
        <w:rPr>
          <w:rFonts w:asciiTheme="minorHAnsi" w:hAnsiTheme="minorHAnsi"/>
          <w:lang w:val="en-AU"/>
        </w:rPr>
      </w:pPr>
      <w:r w:rsidRPr="00E23B03">
        <w:rPr>
          <w:rFonts w:asciiTheme="minorHAnsi" w:hAnsiTheme="minorHAnsi"/>
          <w:noProof/>
          <w:lang w:val="en-NZ" w:eastAsia="en-NZ"/>
        </w:rPr>
        <w:drawing>
          <wp:inline distT="0" distB="0" distL="0" distR="0" wp14:anchorId="17C8EC2F" wp14:editId="12198292">
            <wp:extent cx="4206240" cy="2961193"/>
            <wp:effectExtent l="0" t="0" r="381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4314" cy="2973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D9F" w:rsidRDefault="00F46D9F">
      <w:pPr>
        <w:rPr>
          <w:rFonts w:asciiTheme="minorHAnsi" w:hAnsiTheme="minorHAnsi"/>
        </w:rPr>
      </w:pPr>
    </w:p>
    <w:p w:rsidR="00F46D9F" w:rsidRDefault="00F46D9F">
      <w:pPr>
        <w:rPr>
          <w:rFonts w:asciiTheme="minorHAnsi" w:hAnsiTheme="minorHAnsi"/>
        </w:rPr>
      </w:pPr>
    </w:p>
    <w:p w:rsidR="008168E9" w:rsidRPr="00F46D9F" w:rsidRDefault="008168E9">
      <w:pPr>
        <w:rPr>
          <w:rFonts w:asciiTheme="minorHAnsi" w:hAnsiTheme="minorHAnsi"/>
        </w:rPr>
      </w:pPr>
    </w:p>
    <w:p w:rsidR="00F46D9F" w:rsidRPr="00E60F7B" w:rsidRDefault="00E23B03">
      <w:pPr>
        <w:rPr>
          <w:rFonts w:asciiTheme="minorHAnsi" w:hAnsiTheme="minorHAnsi"/>
          <w:sz w:val="22"/>
        </w:rPr>
      </w:pPr>
      <w:r>
        <w:rPr>
          <w:rFonts w:asciiTheme="minorHAnsi" w:hAnsiTheme="minorHAnsi"/>
        </w:rPr>
        <w:t>Height of person:</w:t>
      </w:r>
      <w:r w:rsidR="00E60F7B">
        <w:rPr>
          <w:rFonts w:asciiTheme="minorHAnsi" w:hAnsiTheme="minorHAnsi"/>
          <w:sz w:val="22"/>
        </w:rPr>
        <w:t xml:space="preserve"> </w:t>
      </w:r>
      <w:permStart w:id="34556248" w:edGrp="everyone"/>
      <w:permEnd w:id="34556248"/>
    </w:p>
    <w:p w:rsidR="00E23B03" w:rsidRDefault="00E23B03">
      <w:pPr>
        <w:rPr>
          <w:rFonts w:asciiTheme="minorHAnsi" w:hAnsiTheme="minorHAnsi"/>
        </w:rPr>
      </w:pPr>
    </w:p>
    <w:p w:rsidR="00E23B03" w:rsidRPr="00E60F7B" w:rsidRDefault="00E23B03">
      <w:pPr>
        <w:rPr>
          <w:rFonts w:asciiTheme="minorHAnsi" w:hAnsiTheme="minorHAnsi"/>
          <w:sz w:val="22"/>
        </w:rPr>
      </w:pPr>
      <w:r>
        <w:rPr>
          <w:rFonts w:asciiTheme="minorHAnsi" w:hAnsiTheme="minorHAnsi"/>
        </w:rPr>
        <w:t>Weight of person:</w:t>
      </w:r>
      <w:r w:rsidR="00E60F7B">
        <w:rPr>
          <w:rFonts w:asciiTheme="minorHAnsi" w:hAnsiTheme="minorHAnsi"/>
          <w:sz w:val="22"/>
        </w:rPr>
        <w:t xml:space="preserve"> </w:t>
      </w:r>
      <w:permStart w:id="2105811265" w:edGrp="everyone"/>
      <w:permEnd w:id="2105811265"/>
    </w:p>
    <w:p w:rsidR="00E23B03" w:rsidRDefault="00E23B03">
      <w:pPr>
        <w:rPr>
          <w:rFonts w:asciiTheme="minorHAnsi" w:hAnsiTheme="minorHAnsi"/>
        </w:rPr>
      </w:pPr>
    </w:p>
    <w:p w:rsidR="00E23B03" w:rsidRPr="00E60F7B" w:rsidRDefault="00E23B03">
      <w:pPr>
        <w:rPr>
          <w:rFonts w:asciiTheme="minorHAnsi" w:hAnsiTheme="minorHAnsi"/>
          <w:sz w:val="22"/>
        </w:rPr>
      </w:pPr>
      <w:r>
        <w:rPr>
          <w:rFonts w:asciiTheme="minorHAnsi" w:hAnsiTheme="minorHAnsi"/>
        </w:rPr>
        <w:t>Current seated height:</w:t>
      </w:r>
      <w:r w:rsidR="00E60F7B">
        <w:rPr>
          <w:rFonts w:asciiTheme="minorHAnsi" w:hAnsiTheme="minorHAnsi"/>
          <w:sz w:val="22"/>
        </w:rPr>
        <w:t xml:space="preserve"> </w:t>
      </w:r>
      <w:permStart w:id="892499213" w:edGrp="everyone"/>
      <w:permEnd w:id="892499213"/>
    </w:p>
    <w:p w:rsidR="00F46D9F" w:rsidRPr="00F46D9F" w:rsidRDefault="00F46D9F">
      <w:pPr>
        <w:rPr>
          <w:rFonts w:asciiTheme="minorHAnsi" w:hAnsiTheme="minorHAnsi"/>
        </w:rPr>
      </w:pPr>
    </w:p>
    <w:tbl>
      <w:tblPr>
        <w:tblW w:w="10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7"/>
      </w:tblGrid>
      <w:tr w:rsidR="00B20A6C" w:rsidRPr="009A514F" w:rsidTr="00E245E4">
        <w:trPr>
          <w:trHeight w:val="427"/>
        </w:trPr>
        <w:tc>
          <w:tcPr>
            <w:tcW w:w="10647" w:type="dxa"/>
            <w:shd w:val="clear" w:color="auto" w:fill="000000"/>
            <w:vAlign w:val="center"/>
          </w:tcPr>
          <w:p w:rsidR="00B20A6C" w:rsidRPr="009A514F" w:rsidRDefault="00B20A6C" w:rsidP="00E245E4">
            <w:pPr>
              <w:rPr>
                <w:rFonts w:ascii="Calibri" w:hAnsi="Calibri"/>
                <w:b/>
              </w:rPr>
            </w:pPr>
            <w:r w:rsidRPr="009A514F">
              <w:rPr>
                <w:rFonts w:ascii="Calibri" w:hAnsi="Calibri"/>
                <w:b/>
              </w:rPr>
              <w:t xml:space="preserve">ADDITIONAL MEASUREMENTS FOR SIGNIFICANT </w:t>
            </w:r>
            <w:r w:rsidR="006F10EC">
              <w:rPr>
                <w:rFonts w:ascii="Calibri" w:hAnsi="Calibri"/>
                <w:b/>
              </w:rPr>
              <w:t>NON-REDUCIBLE ASYMMETRY</w:t>
            </w:r>
            <w:r w:rsidRPr="009A514F">
              <w:rPr>
                <w:rFonts w:ascii="Calibri" w:hAnsi="Calibri"/>
                <w:b/>
              </w:rPr>
              <w:t>:</w:t>
            </w:r>
          </w:p>
        </w:tc>
      </w:tr>
      <w:tr w:rsidR="00D37F39" w:rsidRPr="009A514F" w:rsidTr="00BE3866">
        <w:trPr>
          <w:trHeight w:val="14293"/>
        </w:trPr>
        <w:tc>
          <w:tcPr>
            <w:tcW w:w="10647" w:type="dxa"/>
            <w:shd w:val="clear" w:color="auto" w:fill="auto"/>
            <w:vAlign w:val="center"/>
          </w:tcPr>
          <w:p w:rsidR="00D37F39" w:rsidRPr="009A514F" w:rsidRDefault="00D37F39" w:rsidP="00E245E4">
            <w:pPr>
              <w:rPr>
                <w:rFonts w:ascii="Calibri" w:hAnsi="Calibri"/>
                <w:b/>
              </w:rPr>
            </w:pPr>
            <w:r w:rsidRPr="00D37F39">
              <w:rPr>
                <w:rFonts w:ascii="Calibri" w:hAnsi="Calibri"/>
                <w:b/>
                <w:noProof/>
                <w:lang w:val="en-NZ" w:eastAsia="en-NZ"/>
              </w:rPr>
              <w:lastRenderedPageBreak/>
              <mc:AlternateContent>
                <mc:Choice Requires="wpc">
                  <w:drawing>
                    <wp:anchor distT="0" distB="0" distL="114300" distR="114300" simplePos="0" relativeHeight="251777536" behindDoc="1" locked="0" layoutInCell="1" allowOverlap="1" wp14:anchorId="2913245C" wp14:editId="5E66A8E0">
                      <wp:simplePos x="0" y="0"/>
                      <wp:positionH relativeFrom="column">
                        <wp:posOffset>3931285</wp:posOffset>
                      </wp:positionH>
                      <wp:positionV relativeFrom="paragraph">
                        <wp:posOffset>321310</wp:posOffset>
                      </wp:positionV>
                      <wp:extent cx="1961515" cy="3561715"/>
                      <wp:effectExtent l="0" t="0" r="635" b="0"/>
                      <wp:wrapNone/>
                      <wp:docPr id="55" name="Canvas 5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51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299" y="2518947"/>
                                  <a:ext cx="1925955" cy="6102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998" y="123092"/>
                                  <a:ext cx="26035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37F39" w:rsidRDefault="00D37F39" w:rsidP="00D37F39">
                                    <w:r>
                                      <w:rPr>
                                        <w:rFonts w:ascii="Calibri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g:wgp>
                              <wpg:cNvPr id="18" name="Group 11"/>
                              <wpg:cNvGrpSpPr>
                                <a:grpSpLocks/>
                              </wpg:cNvGrpSpPr>
                              <wpg:grpSpPr bwMode="auto">
                                <a:xfrm rot="21146842">
                                  <a:off x="493199" y="1539147"/>
                                  <a:ext cx="501434" cy="493180"/>
                                  <a:chOff x="328" y="2010"/>
                                  <a:chExt cx="1458" cy="1434"/>
                                </a:xfrm>
                              </wpg:grpSpPr>
                              <wps:wsp>
                                <wps:cNvPr id="21" name="Lin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64" y="2010"/>
                                    <a:ext cx="1122" cy="112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8255" cap="rnd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" name="Line 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329" y="2010"/>
                                    <a:ext cx="335" cy="95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8255" cap="rnd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" name="Line 8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328" y="2891"/>
                                    <a:ext cx="540" cy="7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8255" cap="rnd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" name="Line 9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810" y="2891"/>
                                    <a:ext cx="58" cy="55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8255" cap="rnd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" name="Line 10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811" y="3130"/>
                                    <a:ext cx="975" cy="31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8255" cap="rnd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  <wps:wsp>
                              <wps:cNvPr id="3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4663" y="735867"/>
                                  <a:ext cx="572770" cy="985520"/>
                                </a:xfrm>
                                <a:custGeom>
                                  <a:avLst/>
                                  <a:gdLst>
                                    <a:gd name="T0" fmla="*/ 0 w 902"/>
                                    <a:gd name="T1" fmla="*/ 1552 h 1552"/>
                                    <a:gd name="T2" fmla="*/ 816 w 902"/>
                                    <a:gd name="T3" fmla="*/ 0 h 155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902" h="1552">
                                      <a:moveTo>
                                        <a:pt x="0" y="1552"/>
                                      </a:moveTo>
                                      <a:cubicBezTo>
                                        <a:pt x="576" y="1183"/>
                                        <a:pt x="902" y="562"/>
                                        <a:pt x="816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8255" cap="rnd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28173" y="857787"/>
                                  <a:ext cx="7442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 cap="rnd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7053" y="802543"/>
                                  <a:ext cx="109017" cy="1156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wgp>
                              <wpg:cNvPr id="35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14228" y="235224"/>
                                  <a:ext cx="348812" cy="496197"/>
                                  <a:chOff x="1698" y="148"/>
                                  <a:chExt cx="568" cy="808"/>
                                </a:xfrm>
                              </wpg:grpSpPr>
                              <wps:wsp>
                                <wps:cNvPr id="41" name="Oval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698" y="148"/>
                                    <a:ext cx="568" cy="808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" name="Oval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698" y="148"/>
                                    <a:ext cx="568" cy="808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8255" cap="rnd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wps:wsp>
                              <wps:cNvPr id="45" name="Freeform 2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37850" y="2561492"/>
                                  <a:ext cx="378358" cy="64135"/>
                                </a:xfrm>
                                <a:custGeom>
                                  <a:avLst/>
                                  <a:gdLst>
                                    <a:gd name="T0" fmla="*/ 67 w 5720"/>
                                    <a:gd name="T1" fmla="*/ 321 h 800"/>
                                    <a:gd name="T2" fmla="*/ 5054 w 5720"/>
                                    <a:gd name="T3" fmla="*/ 333 h 800"/>
                                    <a:gd name="T4" fmla="*/ 5120 w 5720"/>
                                    <a:gd name="T5" fmla="*/ 400 h 800"/>
                                    <a:gd name="T6" fmla="*/ 5054 w 5720"/>
                                    <a:gd name="T7" fmla="*/ 467 h 800"/>
                                    <a:gd name="T8" fmla="*/ 67 w 5720"/>
                                    <a:gd name="T9" fmla="*/ 455 h 800"/>
                                    <a:gd name="T10" fmla="*/ 0 w 5720"/>
                                    <a:gd name="T11" fmla="*/ 388 h 800"/>
                                    <a:gd name="T12" fmla="*/ 67 w 5720"/>
                                    <a:gd name="T13" fmla="*/ 321 h 800"/>
                                    <a:gd name="T14" fmla="*/ 4921 w 5720"/>
                                    <a:gd name="T15" fmla="*/ 0 h 800"/>
                                    <a:gd name="T16" fmla="*/ 5720 w 5720"/>
                                    <a:gd name="T17" fmla="*/ 401 h 800"/>
                                    <a:gd name="T18" fmla="*/ 4920 w 5720"/>
                                    <a:gd name="T19" fmla="*/ 800 h 800"/>
                                    <a:gd name="T20" fmla="*/ 4921 w 5720"/>
                                    <a:gd name="T21" fmla="*/ 0 h 8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5720" h="800">
                                      <a:moveTo>
                                        <a:pt x="67" y="321"/>
                                      </a:moveTo>
                                      <a:lnTo>
                                        <a:pt x="5054" y="333"/>
                                      </a:lnTo>
                                      <a:cubicBezTo>
                                        <a:pt x="5091" y="333"/>
                                        <a:pt x="5121" y="363"/>
                                        <a:pt x="5120" y="400"/>
                                      </a:cubicBezTo>
                                      <a:cubicBezTo>
                                        <a:pt x="5120" y="437"/>
                                        <a:pt x="5090" y="467"/>
                                        <a:pt x="5054" y="467"/>
                                      </a:cubicBezTo>
                                      <a:lnTo>
                                        <a:pt x="67" y="455"/>
                                      </a:lnTo>
                                      <a:cubicBezTo>
                                        <a:pt x="30" y="455"/>
                                        <a:pt x="0" y="425"/>
                                        <a:pt x="0" y="388"/>
                                      </a:cubicBezTo>
                                      <a:cubicBezTo>
                                        <a:pt x="1" y="351"/>
                                        <a:pt x="30" y="321"/>
                                        <a:pt x="67" y="321"/>
                                      </a:cubicBezTo>
                                      <a:close/>
                                      <a:moveTo>
                                        <a:pt x="4921" y="0"/>
                                      </a:moveTo>
                                      <a:lnTo>
                                        <a:pt x="5720" y="401"/>
                                      </a:lnTo>
                                      <a:lnTo>
                                        <a:pt x="4920" y="800"/>
                                      </a:lnTo>
                                      <a:lnTo>
                                        <a:pt x="492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9525" cap="flat">
                                  <a:solidFill>
                                    <a:srgbClr val="000000"/>
                                  </a:solidFill>
                                  <a:prstDash val="solid"/>
                                  <a:bevel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461245" y="2561493"/>
                                  <a:ext cx="437251" cy="64770"/>
                                </a:xfrm>
                                <a:custGeom>
                                  <a:avLst/>
                                  <a:gdLst>
                                    <a:gd name="T0" fmla="*/ 6181 w 6247"/>
                                    <a:gd name="T1" fmla="*/ 461 h 800"/>
                                    <a:gd name="T2" fmla="*/ 667 w 6247"/>
                                    <a:gd name="T3" fmla="*/ 467 h 800"/>
                                    <a:gd name="T4" fmla="*/ 600 w 6247"/>
                                    <a:gd name="T5" fmla="*/ 400 h 800"/>
                                    <a:gd name="T6" fmla="*/ 667 w 6247"/>
                                    <a:gd name="T7" fmla="*/ 334 h 800"/>
                                    <a:gd name="T8" fmla="*/ 6180 w 6247"/>
                                    <a:gd name="T9" fmla="*/ 328 h 800"/>
                                    <a:gd name="T10" fmla="*/ 6247 w 6247"/>
                                    <a:gd name="T11" fmla="*/ 394 h 800"/>
                                    <a:gd name="T12" fmla="*/ 6181 w 6247"/>
                                    <a:gd name="T13" fmla="*/ 461 h 800"/>
                                    <a:gd name="T14" fmla="*/ 801 w 6247"/>
                                    <a:gd name="T15" fmla="*/ 800 h 800"/>
                                    <a:gd name="T16" fmla="*/ 0 w 6247"/>
                                    <a:gd name="T17" fmla="*/ 401 h 800"/>
                                    <a:gd name="T18" fmla="*/ 800 w 6247"/>
                                    <a:gd name="T19" fmla="*/ 0 h 800"/>
                                    <a:gd name="T20" fmla="*/ 801 w 6247"/>
                                    <a:gd name="T21" fmla="*/ 800 h 8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</a:cxnLst>
                                  <a:rect l="0" t="0" r="r" b="b"/>
                                  <a:pathLst>
                                    <a:path w="6247" h="800">
                                      <a:moveTo>
                                        <a:pt x="6181" y="461"/>
                                      </a:moveTo>
                                      <a:lnTo>
                                        <a:pt x="667" y="467"/>
                                      </a:lnTo>
                                      <a:cubicBezTo>
                                        <a:pt x="630" y="467"/>
                                        <a:pt x="601" y="437"/>
                                        <a:pt x="600" y="400"/>
                                      </a:cubicBezTo>
                                      <a:cubicBezTo>
                                        <a:pt x="600" y="364"/>
                                        <a:pt x="630" y="334"/>
                                        <a:pt x="667" y="334"/>
                                      </a:cubicBezTo>
                                      <a:lnTo>
                                        <a:pt x="6180" y="328"/>
                                      </a:lnTo>
                                      <a:cubicBezTo>
                                        <a:pt x="6217" y="328"/>
                                        <a:pt x="6247" y="358"/>
                                        <a:pt x="6247" y="394"/>
                                      </a:cubicBezTo>
                                      <a:cubicBezTo>
                                        <a:pt x="6247" y="431"/>
                                        <a:pt x="6217" y="461"/>
                                        <a:pt x="6181" y="461"/>
                                      </a:cubicBezTo>
                                      <a:close/>
                                      <a:moveTo>
                                        <a:pt x="801" y="800"/>
                                      </a:moveTo>
                                      <a:lnTo>
                                        <a:pt x="0" y="401"/>
                                      </a:lnTo>
                                      <a:lnTo>
                                        <a:pt x="800" y="0"/>
                                      </a:lnTo>
                                      <a:lnTo>
                                        <a:pt x="801" y="8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9525" cap="flat">
                                  <a:solidFill>
                                    <a:srgbClr val="000000"/>
                                  </a:solidFill>
                                  <a:prstDash val="solid"/>
                                  <a:bevel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9938" y="2890312"/>
                                  <a:ext cx="1484630" cy="1911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37F39" w:rsidRDefault="00D37F39" w:rsidP="00D37F39">
                                    <w:r>
                                      <w:rPr>
                                        <w:rFonts w:ascii="Calibri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>Overall width of severe scoliosis</w:t>
                                    </w:r>
                                  </w:p>
                                  <w:p w:rsidR="00D37F39" w:rsidRDefault="00D37F39" w:rsidP="00D37F39">
                                    <w:r>
                                      <w:rPr>
                                        <w:rFonts w:ascii="Calibri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noAutofit/>
                              </wps:bodyPr>
                            </wps:wsp>
                            <wps:wsp>
                              <wps:cNvPr id="5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68913" y="2953922"/>
                                  <a:ext cx="26035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37F39" w:rsidRDefault="00D37F39" w:rsidP="00D37F39">
                                    <w:r>
                                      <w:rPr>
                                        <w:rFonts w:ascii="Calibri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93" name="Oval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8552" y="1866327"/>
                                  <a:ext cx="108585" cy="1155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Oval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2611" y="1466862"/>
                                  <a:ext cx="108585" cy="1155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Oval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5332" y="802653"/>
                                  <a:ext cx="108585" cy="1155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96"/>
                              <wps:cNvSpPr txBox="1"/>
                              <wps:spPr>
                                <a:xfrm>
                                  <a:off x="899617" y="2418141"/>
                                  <a:ext cx="413385" cy="294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7F39" w:rsidRPr="00FF0C19" w:rsidRDefault="00D37F39" w:rsidP="00D37F39">
                                    <w:pPr>
                                      <w:pStyle w:val="Header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b/>
                                        <w:bCs/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  <w:permStart w:id="427820389" w:edGrp="everyone"/>
                                    <w:permEnd w:id="427820389"/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5" name="Freeform 11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458826" y="39766"/>
                                  <a:ext cx="6350" cy="2552700"/>
                                </a:xfrm>
                                <a:custGeom>
                                  <a:avLst/>
                                  <a:gdLst>
                                    <a:gd name="T0" fmla="*/ 0 w 50"/>
                                    <a:gd name="T1" fmla="*/ 375 h 17216"/>
                                    <a:gd name="T2" fmla="*/ 50 w 50"/>
                                    <a:gd name="T3" fmla="*/ 575 h 17216"/>
                                    <a:gd name="T4" fmla="*/ 0 w 50"/>
                                    <a:gd name="T5" fmla="*/ 575 h 17216"/>
                                    <a:gd name="T6" fmla="*/ 50 w 50"/>
                                    <a:gd name="T7" fmla="*/ 1475 h 17216"/>
                                    <a:gd name="T8" fmla="*/ 25 w 50"/>
                                    <a:gd name="T9" fmla="*/ 1100 h 17216"/>
                                    <a:gd name="T10" fmla="*/ 25 w 50"/>
                                    <a:gd name="T11" fmla="*/ 2050 h 17216"/>
                                    <a:gd name="T12" fmla="*/ 50 w 50"/>
                                    <a:gd name="T13" fmla="*/ 1675 h 17216"/>
                                    <a:gd name="T14" fmla="*/ 0 w 50"/>
                                    <a:gd name="T15" fmla="*/ 2575 h 17216"/>
                                    <a:gd name="T16" fmla="*/ 50 w 50"/>
                                    <a:gd name="T17" fmla="*/ 2775 h 17216"/>
                                    <a:gd name="T18" fmla="*/ 0 w 50"/>
                                    <a:gd name="T19" fmla="*/ 2775 h 17216"/>
                                    <a:gd name="T20" fmla="*/ 50 w 50"/>
                                    <a:gd name="T21" fmla="*/ 3675 h 17216"/>
                                    <a:gd name="T22" fmla="*/ 25 w 50"/>
                                    <a:gd name="T23" fmla="*/ 3300 h 17216"/>
                                    <a:gd name="T24" fmla="*/ 25 w 50"/>
                                    <a:gd name="T25" fmla="*/ 4250 h 17216"/>
                                    <a:gd name="T26" fmla="*/ 50 w 50"/>
                                    <a:gd name="T27" fmla="*/ 3875 h 17216"/>
                                    <a:gd name="T28" fmla="*/ 0 w 50"/>
                                    <a:gd name="T29" fmla="*/ 4775 h 17216"/>
                                    <a:gd name="T30" fmla="*/ 50 w 50"/>
                                    <a:gd name="T31" fmla="*/ 4975 h 17216"/>
                                    <a:gd name="T32" fmla="*/ 0 w 50"/>
                                    <a:gd name="T33" fmla="*/ 4975 h 17216"/>
                                    <a:gd name="T34" fmla="*/ 50 w 50"/>
                                    <a:gd name="T35" fmla="*/ 5875 h 17216"/>
                                    <a:gd name="T36" fmla="*/ 25 w 50"/>
                                    <a:gd name="T37" fmla="*/ 5500 h 17216"/>
                                    <a:gd name="T38" fmla="*/ 25 w 50"/>
                                    <a:gd name="T39" fmla="*/ 6450 h 17216"/>
                                    <a:gd name="T40" fmla="*/ 50 w 50"/>
                                    <a:gd name="T41" fmla="*/ 6075 h 17216"/>
                                    <a:gd name="T42" fmla="*/ 0 w 50"/>
                                    <a:gd name="T43" fmla="*/ 6975 h 17216"/>
                                    <a:gd name="T44" fmla="*/ 50 w 50"/>
                                    <a:gd name="T45" fmla="*/ 7175 h 17216"/>
                                    <a:gd name="T46" fmla="*/ 0 w 50"/>
                                    <a:gd name="T47" fmla="*/ 7175 h 17216"/>
                                    <a:gd name="T48" fmla="*/ 50 w 50"/>
                                    <a:gd name="T49" fmla="*/ 8075 h 17216"/>
                                    <a:gd name="T50" fmla="*/ 25 w 50"/>
                                    <a:gd name="T51" fmla="*/ 7700 h 17216"/>
                                    <a:gd name="T52" fmla="*/ 25 w 50"/>
                                    <a:gd name="T53" fmla="*/ 8650 h 17216"/>
                                    <a:gd name="T54" fmla="*/ 50 w 50"/>
                                    <a:gd name="T55" fmla="*/ 8275 h 17216"/>
                                    <a:gd name="T56" fmla="*/ 0 w 50"/>
                                    <a:gd name="T57" fmla="*/ 9175 h 17216"/>
                                    <a:gd name="T58" fmla="*/ 50 w 50"/>
                                    <a:gd name="T59" fmla="*/ 9375 h 17216"/>
                                    <a:gd name="T60" fmla="*/ 0 w 50"/>
                                    <a:gd name="T61" fmla="*/ 9375 h 17216"/>
                                    <a:gd name="T62" fmla="*/ 50 w 50"/>
                                    <a:gd name="T63" fmla="*/ 10275 h 17216"/>
                                    <a:gd name="T64" fmla="*/ 25 w 50"/>
                                    <a:gd name="T65" fmla="*/ 9900 h 17216"/>
                                    <a:gd name="T66" fmla="*/ 25 w 50"/>
                                    <a:gd name="T67" fmla="*/ 10850 h 17216"/>
                                    <a:gd name="T68" fmla="*/ 50 w 50"/>
                                    <a:gd name="T69" fmla="*/ 10475 h 17216"/>
                                    <a:gd name="T70" fmla="*/ 0 w 50"/>
                                    <a:gd name="T71" fmla="*/ 11375 h 17216"/>
                                    <a:gd name="T72" fmla="*/ 50 w 50"/>
                                    <a:gd name="T73" fmla="*/ 11575 h 17216"/>
                                    <a:gd name="T74" fmla="*/ 0 w 50"/>
                                    <a:gd name="T75" fmla="*/ 11575 h 17216"/>
                                    <a:gd name="T76" fmla="*/ 50 w 50"/>
                                    <a:gd name="T77" fmla="*/ 12475 h 17216"/>
                                    <a:gd name="T78" fmla="*/ 25 w 50"/>
                                    <a:gd name="T79" fmla="*/ 12100 h 17216"/>
                                    <a:gd name="T80" fmla="*/ 25 w 50"/>
                                    <a:gd name="T81" fmla="*/ 13050 h 17216"/>
                                    <a:gd name="T82" fmla="*/ 50 w 50"/>
                                    <a:gd name="T83" fmla="*/ 12675 h 17216"/>
                                    <a:gd name="T84" fmla="*/ 0 w 50"/>
                                    <a:gd name="T85" fmla="*/ 13575 h 17216"/>
                                    <a:gd name="T86" fmla="*/ 50 w 50"/>
                                    <a:gd name="T87" fmla="*/ 13775 h 17216"/>
                                    <a:gd name="T88" fmla="*/ 0 w 50"/>
                                    <a:gd name="T89" fmla="*/ 13775 h 17216"/>
                                    <a:gd name="T90" fmla="*/ 50 w 50"/>
                                    <a:gd name="T91" fmla="*/ 14675 h 17216"/>
                                    <a:gd name="T92" fmla="*/ 25 w 50"/>
                                    <a:gd name="T93" fmla="*/ 14300 h 17216"/>
                                    <a:gd name="T94" fmla="*/ 25 w 50"/>
                                    <a:gd name="T95" fmla="*/ 15250 h 17216"/>
                                    <a:gd name="T96" fmla="*/ 50 w 50"/>
                                    <a:gd name="T97" fmla="*/ 14875 h 17216"/>
                                    <a:gd name="T98" fmla="*/ 0 w 50"/>
                                    <a:gd name="T99" fmla="*/ 15775 h 17216"/>
                                    <a:gd name="T100" fmla="*/ 50 w 50"/>
                                    <a:gd name="T101" fmla="*/ 15975 h 17216"/>
                                    <a:gd name="T102" fmla="*/ 0 w 50"/>
                                    <a:gd name="T103" fmla="*/ 15975 h 17216"/>
                                    <a:gd name="T104" fmla="*/ 50 w 50"/>
                                    <a:gd name="T105" fmla="*/ 16875 h 17216"/>
                                    <a:gd name="T106" fmla="*/ 25 w 50"/>
                                    <a:gd name="T107" fmla="*/ 16500 h 17216"/>
                                    <a:gd name="T108" fmla="*/ 25 w 50"/>
                                    <a:gd name="T109" fmla="*/ 17216 h 17216"/>
                                    <a:gd name="T110" fmla="*/ 50 w 50"/>
                                    <a:gd name="T111" fmla="*/ 17075 h 172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0" h="17216">
                                      <a:moveTo>
                                        <a:pt x="50" y="25"/>
                                      </a:moveTo>
                                      <a:lnTo>
                                        <a:pt x="50" y="375"/>
                                      </a:lnTo>
                                      <a:cubicBezTo>
                                        <a:pt x="50" y="389"/>
                                        <a:pt x="39" y="400"/>
                                        <a:pt x="25" y="400"/>
                                      </a:cubicBezTo>
                                      <a:cubicBezTo>
                                        <a:pt x="12" y="400"/>
                                        <a:pt x="0" y="389"/>
                                        <a:pt x="0" y="375"/>
                                      </a:cubicBezTo>
                                      <a:lnTo>
                                        <a:pt x="0" y="25"/>
                                      </a:lnTo>
                                      <a:cubicBezTo>
                                        <a:pt x="0" y="11"/>
                                        <a:pt x="12" y="0"/>
                                        <a:pt x="25" y="0"/>
                                      </a:cubicBezTo>
                                      <a:cubicBezTo>
                                        <a:pt x="39" y="0"/>
                                        <a:pt x="50" y="11"/>
                                        <a:pt x="50" y="25"/>
                                      </a:cubicBezTo>
                                      <a:close/>
                                      <a:moveTo>
                                        <a:pt x="50" y="575"/>
                                      </a:moveTo>
                                      <a:lnTo>
                                        <a:pt x="50" y="925"/>
                                      </a:lnTo>
                                      <a:cubicBezTo>
                                        <a:pt x="50" y="939"/>
                                        <a:pt x="39" y="950"/>
                                        <a:pt x="25" y="950"/>
                                      </a:cubicBezTo>
                                      <a:cubicBezTo>
                                        <a:pt x="12" y="950"/>
                                        <a:pt x="0" y="939"/>
                                        <a:pt x="0" y="925"/>
                                      </a:cubicBezTo>
                                      <a:lnTo>
                                        <a:pt x="0" y="575"/>
                                      </a:lnTo>
                                      <a:cubicBezTo>
                                        <a:pt x="0" y="561"/>
                                        <a:pt x="12" y="550"/>
                                        <a:pt x="25" y="550"/>
                                      </a:cubicBezTo>
                                      <a:cubicBezTo>
                                        <a:pt x="39" y="550"/>
                                        <a:pt x="50" y="561"/>
                                        <a:pt x="50" y="575"/>
                                      </a:cubicBezTo>
                                      <a:close/>
                                      <a:moveTo>
                                        <a:pt x="50" y="1125"/>
                                      </a:moveTo>
                                      <a:lnTo>
                                        <a:pt x="50" y="1475"/>
                                      </a:lnTo>
                                      <a:cubicBezTo>
                                        <a:pt x="50" y="1489"/>
                                        <a:pt x="39" y="1500"/>
                                        <a:pt x="25" y="1500"/>
                                      </a:cubicBezTo>
                                      <a:cubicBezTo>
                                        <a:pt x="12" y="1500"/>
                                        <a:pt x="0" y="1489"/>
                                        <a:pt x="0" y="1475"/>
                                      </a:cubicBezTo>
                                      <a:lnTo>
                                        <a:pt x="0" y="1125"/>
                                      </a:lnTo>
                                      <a:cubicBezTo>
                                        <a:pt x="0" y="1111"/>
                                        <a:pt x="12" y="1100"/>
                                        <a:pt x="25" y="1100"/>
                                      </a:cubicBezTo>
                                      <a:cubicBezTo>
                                        <a:pt x="39" y="1100"/>
                                        <a:pt x="50" y="1111"/>
                                        <a:pt x="50" y="1125"/>
                                      </a:cubicBezTo>
                                      <a:close/>
                                      <a:moveTo>
                                        <a:pt x="50" y="1675"/>
                                      </a:moveTo>
                                      <a:lnTo>
                                        <a:pt x="50" y="2025"/>
                                      </a:lnTo>
                                      <a:cubicBezTo>
                                        <a:pt x="50" y="2039"/>
                                        <a:pt x="39" y="2050"/>
                                        <a:pt x="25" y="2050"/>
                                      </a:cubicBezTo>
                                      <a:cubicBezTo>
                                        <a:pt x="12" y="2050"/>
                                        <a:pt x="0" y="2039"/>
                                        <a:pt x="0" y="2025"/>
                                      </a:cubicBezTo>
                                      <a:lnTo>
                                        <a:pt x="0" y="1675"/>
                                      </a:lnTo>
                                      <a:cubicBezTo>
                                        <a:pt x="0" y="1661"/>
                                        <a:pt x="12" y="1650"/>
                                        <a:pt x="25" y="1650"/>
                                      </a:cubicBezTo>
                                      <a:cubicBezTo>
                                        <a:pt x="39" y="1650"/>
                                        <a:pt x="50" y="1661"/>
                                        <a:pt x="50" y="1675"/>
                                      </a:cubicBezTo>
                                      <a:close/>
                                      <a:moveTo>
                                        <a:pt x="50" y="2225"/>
                                      </a:moveTo>
                                      <a:lnTo>
                                        <a:pt x="50" y="2575"/>
                                      </a:lnTo>
                                      <a:cubicBezTo>
                                        <a:pt x="50" y="2589"/>
                                        <a:pt x="39" y="2600"/>
                                        <a:pt x="25" y="2600"/>
                                      </a:cubicBezTo>
                                      <a:cubicBezTo>
                                        <a:pt x="12" y="2600"/>
                                        <a:pt x="0" y="2589"/>
                                        <a:pt x="0" y="2575"/>
                                      </a:cubicBezTo>
                                      <a:lnTo>
                                        <a:pt x="0" y="2225"/>
                                      </a:lnTo>
                                      <a:cubicBezTo>
                                        <a:pt x="0" y="2211"/>
                                        <a:pt x="12" y="2200"/>
                                        <a:pt x="25" y="2200"/>
                                      </a:cubicBezTo>
                                      <a:cubicBezTo>
                                        <a:pt x="39" y="2200"/>
                                        <a:pt x="50" y="2211"/>
                                        <a:pt x="50" y="2225"/>
                                      </a:cubicBezTo>
                                      <a:close/>
                                      <a:moveTo>
                                        <a:pt x="50" y="2775"/>
                                      </a:moveTo>
                                      <a:lnTo>
                                        <a:pt x="50" y="3125"/>
                                      </a:lnTo>
                                      <a:cubicBezTo>
                                        <a:pt x="50" y="3139"/>
                                        <a:pt x="39" y="3150"/>
                                        <a:pt x="25" y="3150"/>
                                      </a:cubicBezTo>
                                      <a:cubicBezTo>
                                        <a:pt x="12" y="3150"/>
                                        <a:pt x="0" y="3139"/>
                                        <a:pt x="0" y="3125"/>
                                      </a:cubicBezTo>
                                      <a:lnTo>
                                        <a:pt x="0" y="2775"/>
                                      </a:lnTo>
                                      <a:cubicBezTo>
                                        <a:pt x="0" y="2761"/>
                                        <a:pt x="12" y="2750"/>
                                        <a:pt x="25" y="2750"/>
                                      </a:cubicBezTo>
                                      <a:cubicBezTo>
                                        <a:pt x="39" y="2750"/>
                                        <a:pt x="50" y="2761"/>
                                        <a:pt x="50" y="2775"/>
                                      </a:cubicBezTo>
                                      <a:close/>
                                      <a:moveTo>
                                        <a:pt x="50" y="3325"/>
                                      </a:moveTo>
                                      <a:lnTo>
                                        <a:pt x="50" y="3675"/>
                                      </a:lnTo>
                                      <a:cubicBezTo>
                                        <a:pt x="50" y="3689"/>
                                        <a:pt x="39" y="3700"/>
                                        <a:pt x="25" y="3700"/>
                                      </a:cubicBezTo>
                                      <a:cubicBezTo>
                                        <a:pt x="12" y="3700"/>
                                        <a:pt x="0" y="3689"/>
                                        <a:pt x="0" y="3675"/>
                                      </a:cubicBezTo>
                                      <a:lnTo>
                                        <a:pt x="0" y="3325"/>
                                      </a:lnTo>
                                      <a:cubicBezTo>
                                        <a:pt x="0" y="3311"/>
                                        <a:pt x="12" y="3300"/>
                                        <a:pt x="25" y="3300"/>
                                      </a:cubicBezTo>
                                      <a:cubicBezTo>
                                        <a:pt x="39" y="3300"/>
                                        <a:pt x="50" y="3311"/>
                                        <a:pt x="50" y="3325"/>
                                      </a:cubicBezTo>
                                      <a:close/>
                                      <a:moveTo>
                                        <a:pt x="50" y="3875"/>
                                      </a:moveTo>
                                      <a:lnTo>
                                        <a:pt x="50" y="4225"/>
                                      </a:lnTo>
                                      <a:cubicBezTo>
                                        <a:pt x="50" y="4239"/>
                                        <a:pt x="39" y="4250"/>
                                        <a:pt x="25" y="4250"/>
                                      </a:cubicBezTo>
                                      <a:cubicBezTo>
                                        <a:pt x="12" y="4250"/>
                                        <a:pt x="0" y="4239"/>
                                        <a:pt x="0" y="4225"/>
                                      </a:cubicBezTo>
                                      <a:lnTo>
                                        <a:pt x="0" y="3875"/>
                                      </a:lnTo>
                                      <a:cubicBezTo>
                                        <a:pt x="0" y="3861"/>
                                        <a:pt x="12" y="3850"/>
                                        <a:pt x="25" y="3850"/>
                                      </a:cubicBezTo>
                                      <a:cubicBezTo>
                                        <a:pt x="39" y="3850"/>
                                        <a:pt x="50" y="3861"/>
                                        <a:pt x="50" y="3875"/>
                                      </a:cubicBezTo>
                                      <a:close/>
                                      <a:moveTo>
                                        <a:pt x="50" y="4425"/>
                                      </a:moveTo>
                                      <a:lnTo>
                                        <a:pt x="50" y="4775"/>
                                      </a:lnTo>
                                      <a:cubicBezTo>
                                        <a:pt x="50" y="4789"/>
                                        <a:pt x="39" y="4800"/>
                                        <a:pt x="25" y="4800"/>
                                      </a:cubicBezTo>
                                      <a:cubicBezTo>
                                        <a:pt x="12" y="4800"/>
                                        <a:pt x="0" y="4789"/>
                                        <a:pt x="0" y="4775"/>
                                      </a:cubicBezTo>
                                      <a:lnTo>
                                        <a:pt x="0" y="4425"/>
                                      </a:lnTo>
                                      <a:cubicBezTo>
                                        <a:pt x="0" y="4411"/>
                                        <a:pt x="12" y="4400"/>
                                        <a:pt x="25" y="4400"/>
                                      </a:cubicBezTo>
                                      <a:cubicBezTo>
                                        <a:pt x="39" y="4400"/>
                                        <a:pt x="50" y="4411"/>
                                        <a:pt x="50" y="4425"/>
                                      </a:cubicBezTo>
                                      <a:close/>
                                      <a:moveTo>
                                        <a:pt x="50" y="4975"/>
                                      </a:moveTo>
                                      <a:lnTo>
                                        <a:pt x="50" y="5325"/>
                                      </a:lnTo>
                                      <a:cubicBezTo>
                                        <a:pt x="50" y="5339"/>
                                        <a:pt x="39" y="5350"/>
                                        <a:pt x="25" y="5350"/>
                                      </a:cubicBezTo>
                                      <a:cubicBezTo>
                                        <a:pt x="12" y="5350"/>
                                        <a:pt x="0" y="5339"/>
                                        <a:pt x="0" y="5325"/>
                                      </a:cubicBezTo>
                                      <a:lnTo>
                                        <a:pt x="0" y="4975"/>
                                      </a:lnTo>
                                      <a:cubicBezTo>
                                        <a:pt x="0" y="4961"/>
                                        <a:pt x="12" y="4950"/>
                                        <a:pt x="25" y="4950"/>
                                      </a:cubicBezTo>
                                      <a:cubicBezTo>
                                        <a:pt x="39" y="4950"/>
                                        <a:pt x="50" y="4961"/>
                                        <a:pt x="50" y="4975"/>
                                      </a:cubicBezTo>
                                      <a:close/>
                                      <a:moveTo>
                                        <a:pt x="50" y="5525"/>
                                      </a:moveTo>
                                      <a:lnTo>
                                        <a:pt x="50" y="5875"/>
                                      </a:lnTo>
                                      <a:cubicBezTo>
                                        <a:pt x="50" y="5889"/>
                                        <a:pt x="39" y="5900"/>
                                        <a:pt x="25" y="5900"/>
                                      </a:cubicBezTo>
                                      <a:cubicBezTo>
                                        <a:pt x="12" y="5900"/>
                                        <a:pt x="0" y="5889"/>
                                        <a:pt x="0" y="5875"/>
                                      </a:cubicBezTo>
                                      <a:lnTo>
                                        <a:pt x="0" y="5525"/>
                                      </a:lnTo>
                                      <a:cubicBezTo>
                                        <a:pt x="0" y="5511"/>
                                        <a:pt x="12" y="5500"/>
                                        <a:pt x="25" y="5500"/>
                                      </a:cubicBezTo>
                                      <a:cubicBezTo>
                                        <a:pt x="39" y="5500"/>
                                        <a:pt x="50" y="5511"/>
                                        <a:pt x="50" y="5525"/>
                                      </a:cubicBezTo>
                                      <a:close/>
                                      <a:moveTo>
                                        <a:pt x="50" y="6075"/>
                                      </a:moveTo>
                                      <a:lnTo>
                                        <a:pt x="50" y="6425"/>
                                      </a:lnTo>
                                      <a:cubicBezTo>
                                        <a:pt x="50" y="6439"/>
                                        <a:pt x="39" y="6450"/>
                                        <a:pt x="25" y="6450"/>
                                      </a:cubicBezTo>
                                      <a:cubicBezTo>
                                        <a:pt x="12" y="6450"/>
                                        <a:pt x="0" y="6439"/>
                                        <a:pt x="0" y="6425"/>
                                      </a:cubicBezTo>
                                      <a:lnTo>
                                        <a:pt x="0" y="6075"/>
                                      </a:lnTo>
                                      <a:cubicBezTo>
                                        <a:pt x="0" y="6061"/>
                                        <a:pt x="12" y="6050"/>
                                        <a:pt x="25" y="6050"/>
                                      </a:cubicBezTo>
                                      <a:cubicBezTo>
                                        <a:pt x="39" y="6050"/>
                                        <a:pt x="50" y="6061"/>
                                        <a:pt x="50" y="6075"/>
                                      </a:cubicBezTo>
                                      <a:close/>
                                      <a:moveTo>
                                        <a:pt x="50" y="6625"/>
                                      </a:moveTo>
                                      <a:lnTo>
                                        <a:pt x="50" y="6975"/>
                                      </a:lnTo>
                                      <a:cubicBezTo>
                                        <a:pt x="50" y="6989"/>
                                        <a:pt x="39" y="7000"/>
                                        <a:pt x="25" y="7000"/>
                                      </a:cubicBezTo>
                                      <a:cubicBezTo>
                                        <a:pt x="12" y="7000"/>
                                        <a:pt x="0" y="6989"/>
                                        <a:pt x="0" y="6975"/>
                                      </a:cubicBezTo>
                                      <a:lnTo>
                                        <a:pt x="0" y="6625"/>
                                      </a:lnTo>
                                      <a:cubicBezTo>
                                        <a:pt x="0" y="6611"/>
                                        <a:pt x="12" y="6600"/>
                                        <a:pt x="25" y="6600"/>
                                      </a:cubicBezTo>
                                      <a:cubicBezTo>
                                        <a:pt x="39" y="6600"/>
                                        <a:pt x="50" y="6611"/>
                                        <a:pt x="50" y="6625"/>
                                      </a:cubicBezTo>
                                      <a:close/>
                                      <a:moveTo>
                                        <a:pt x="50" y="7175"/>
                                      </a:moveTo>
                                      <a:lnTo>
                                        <a:pt x="50" y="7525"/>
                                      </a:lnTo>
                                      <a:cubicBezTo>
                                        <a:pt x="50" y="7539"/>
                                        <a:pt x="39" y="7550"/>
                                        <a:pt x="25" y="7550"/>
                                      </a:cubicBezTo>
                                      <a:cubicBezTo>
                                        <a:pt x="12" y="7550"/>
                                        <a:pt x="0" y="7539"/>
                                        <a:pt x="0" y="7525"/>
                                      </a:cubicBezTo>
                                      <a:lnTo>
                                        <a:pt x="0" y="7175"/>
                                      </a:lnTo>
                                      <a:cubicBezTo>
                                        <a:pt x="0" y="7161"/>
                                        <a:pt x="12" y="7150"/>
                                        <a:pt x="25" y="7150"/>
                                      </a:cubicBezTo>
                                      <a:cubicBezTo>
                                        <a:pt x="39" y="7150"/>
                                        <a:pt x="50" y="7161"/>
                                        <a:pt x="50" y="7175"/>
                                      </a:cubicBezTo>
                                      <a:close/>
                                      <a:moveTo>
                                        <a:pt x="50" y="7725"/>
                                      </a:moveTo>
                                      <a:lnTo>
                                        <a:pt x="50" y="8075"/>
                                      </a:lnTo>
                                      <a:cubicBezTo>
                                        <a:pt x="50" y="8089"/>
                                        <a:pt x="39" y="8100"/>
                                        <a:pt x="25" y="8100"/>
                                      </a:cubicBezTo>
                                      <a:cubicBezTo>
                                        <a:pt x="12" y="8100"/>
                                        <a:pt x="0" y="8089"/>
                                        <a:pt x="0" y="8075"/>
                                      </a:cubicBezTo>
                                      <a:lnTo>
                                        <a:pt x="0" y="7725"/>
                                      </a:lnTo>
                                      <a:cubicBezTo>
                                        <a:pt x="0" y="7711"/>
                                        <a:pt x="12" y="7700"/>
                                        <a:pt x="25" y="7700"/>
                                      </a:cubicBezTo>
                                      <a:cubicBezTo>
                                        <a:pt x="39" y="7700"/>
                                        <a:pt x="50" y="7711"/>
                                        <a:pt x="50" y="7725"/>
                                      </a:cubicBezTo>
                                      <a:close/>
                                      <a:moveTo>
                                        <a:pt x="50" y="8275"/>
                                      </a:moveTo>
                                      <a:lnTo>
                                        <a:pt x="50" y="8625"/>
                                      </a:lnTo>
                                      <a:cubicBezTo>
                                        <a:pt x="50" y="8639"/>
                                        <a:pt x="39" y="8650"/>
                                        <a:pt x="25" y="8650"/>
                                      </a:cubicBezTo>
                                      <a:cubicBezTo>
                                        <a:pt x="12" y="8650"/>
                                        <a:pt x="0" y="8639"/>
                                        <a:pt x="0" y="8625"/>
                                      </a:cubicBezTo>
                                      <a:lnTo>
                                        <a:pt x="0" y="8275"/>
                                      </a:lnTo>
                                      <a:cubicBezTo>
                                        <a:pt x="0" y="8261"/>
                                        <a:pt x="12" y="8250"/>
                                        <a:pt x="25" y="8250"/>
                                      </a:cubicBezTo>
                                      <a:cubicBezTo>
                                        <a:pt x="39" y="8250"/>
                                        <a:pt x="50" y="8261"/>
                                        <a:pt x="50" y="8275"/>
                                      </a:cubicBezTo>
                                      <a:close/>
                                      <a:moveTo>
                                        <a:pt x="50" y="8825"/>
                                      </a:moveTo>
                                      <a:lnTo>
                                        <a:pt x="50" y="9175"/>
                                      </a:lnTo>
                                      <a:cubicBezTo>
                                        <a:pt x="50" y="9189"/>
                                        <a:pt x="39" y="9200"/>
                                        <a:pt x="25" y="9200"/>
                                      </a:cubicBezTo>
                                      <a:cubicBezTo>
                                        <a:pt x="12" y="9200"/>
                                        <a:pt x="0" y="9189"/>
                                        <a:pt x="0" y="9175"/>
                                      </a:cubicBezTo>
                                      <a:lnTo>
                                        <a:pt x="0" y="8825"/>
                                      </a:lnTo>
                                      <a:cubicBezTo>
                                        <a:pt x="0" y="8811"/>
                                        <a:pt x="12" y="8800"/>
                                        <a:pt x="25" y="8800"/>
                                      </a:cubicBezTo>
                                      <a:cubicBezTo>
                                        <a:pt x="39" y="8800"/>
                                        <a:pt x="50" y="8811"/>
                                        <a:pt x="50" y="8825"/>
                                      </a:cubicBezTo>
                                      <a:close/>
                                      <a:moveTo>
                                        <a:pt x="50" y="9375"/>
                                      </a:moveTo>
                                      <a:lnTo>
                                        <a:pt x="50" y="9725"/>
                                      </a:lnTo>
                                      <a:cubicBezTo>
                                        <a:pt x="50" y="9739"/>
                                        <a:pt x="39" y="9750"/>
                                        <a:pt x="25" y="9750"/>
                                      </a:cubicBezTo>
                                      <a:cubicBezTo>
                                        <a:pt x="12" y="9750"/>
                                        <a:pt x="0" y="9739"/>
                                        <a:pt x="0" y="9725"/>
                                      </a:cubicBezTo>
                                      <a:lnTo>
                                        <a:pt x="0" y="9375"/>
                                      </a:lnTo>
                                      <a:cubicBezTo>
                                        <a:pt x="0" y="9361"/>
                                        <a:pt x="12" y="9350"/>
                                        <a:pt x="25" y="9350"/>
                                      </a:cubicBezTo>
                                      <a:cubicBezTo>
                                        <a:pt x="39" y="9350"/>
                                        <a:pt x="50" y="9361"/>
                                        <a:pt x="50" y="9375"/>
                                      </a:cubicBezTo>
                                      <a:close/>
                                      <a:moveTo>
                                        <a:pt x="50" y="9925"/>
                                      </a:moveTo>
                                      <a:lnTo>
                                        <a:pt x="50" y="10275"/>
                                      </a:lnTo>
                                      <a:cubicBezTo>
                                        <a:pt x="50" y="10289"/>
                                        <a:pt x="39" y="10300"/>
                                        <a:pt x="25" y="10300"/>
                                      </a:cubicBezTo>
                                      <a:cubicBezTo>
                                        <a:pt x="12" y="10300"/>
                                        <a:pt x="0" y="10289"/>
                                        <a:pt x="0" y="10275"/>
                                      </a:cubicBezTo>
                                      <a:lnTo>
                                        <a:pt x="0" y="9925"/>
                                      </a:lnTo>
                                      <a:cubicBezTo>
                                        <a:pt x="0" y="9911"/>
                                        <a:pt x="12" y="9900"/>
                                        <a:pt x="25" y="9900"/>
                                      </a:cubicBezTo>
                                      <a:cubicBezTo>
                                        <a:pt x="39" y="9900"/>
                                        <a:pt x="50" y="9911"/>
                                        <a:pt x="50" y="9925"/>
                                      </a:cubicBezTo>
                                      <a:close/>
                                      <a:moveTo>
                                        <a:pt x="50" y="10475"/>
                                      </a:moveTo>
                                      <a:lnTo>
                                        <a:pt x="50" y="10825"/>
                                      </a:lnTo>
                                      <a:cubicBezTo>
                                        <a:pt x="50" y="10839"/>
                                        <a:pt x="39" y="10850"/>
                                        <a:pt x="25" y="10850"/>
                                      </a:cubicBezTo>
                                      <a:cubicBezTo>
                                        <a:pt x="12" y="10850"/>
                                        <a:pt x="0" y="10839"/>
                                        <a:pt x="0" y="10825"/>
                                      </a:cubicBezTo>
                                      <a:lnTo>
                                        <a:pt x="0" y="10475"/>
                                      </a:lnTo>
                                      <a:cubicBezTo>
                                        <a:pt x="0" y="10461"/>
                                        <a:pt x="12" y="10450"/>
                                        <a:pt x="25" y="10450"/>
                                      </a:cubicBezTo>
                                      <a:cubicBezTo>
                                        <a:pt x="39" y="10450"/>
                                        <a:pt x="50" y="10461"/>
                                        <a:pt x="50" y="10475"/>
                                      </a:cubicBezTo>
                                      <a:close/>
                                      <a:moveTo>
                                        <a:pt x="50" y="11025"/>
                                      </a:moveTo>
                                      <a:lnTo>
                                        <a:pt x="50" y="11375"/>
                                      </a:lnTo>
                                      <a:cubicBezTo>
                                        <a:pt x="50" y="11389"/>
                                        <a:pt x="39" y="11400"/>
                                        <a:pt x="25" y="11400"/>
                                      </a:cubicBezTo>
                                      <a:cubicBezTo>
                                        <a:pt x="12" y="11400"/>
                                        <a:pt x="0" y="11389"/>
                                        <a:pt x="0" y="11375"/>
                                      </a:cubicBezTo>
                                      <a:lnTo>
                                        <a:pt x="0" y="11025"/>
                                      </a:lnTo>
                                      <a:cubicBezTo>
                                        <a:pt x="0" y="11011"/>
                                        <a:pt x="12" y="11000"/>
                                        <a:pt x="25" y="11000"/>
                                      </a:cubicBezTo>
                                      <a:cubicBezTo>
                                        <a:pt x="39" y="11000"/>
                                        <a:pt x="50" y="11011"/>
                                        <a:pt x="50" y="11025"/>
                                      </a:cubicBezTo>
                                      <a:close/>
                                      <a:moveTo>
                                        <a:pt x="50" y="11575"/>
                                      </a:moveTo>
                                      <a:lnTo>
                                        <a:pt x="50" y="11925"/>
                                      </a:lnTo>
                                      <a:cubicBezTo>
                                        <a:pt x="50" y="11939"/>
                                        <a:pt x="39" y="11950"/>
                                        <a:pt x="25" y="11950"/>
                                      </a:cubicBezTo>
                                      <a:cubicBezTo>
                                        <a:pt x="12" y="11950"/>
                                        <a:pt x="0" y="11939"/>
                                        <a:pt x="0" y="11925"/>
                                      </a:cubicBezTo>
                                      <a:lnTo>
                                        <a:pt x="0" y="11575"/>
                                      </a:lnTo>
                                      <a:cubicBezTo>
                                        <a:pt x="0" y="11561"/>
                                        <a:pt x="12" y="11550"/>
                                        <a:pt x="25" y="11550"/>
                                      </a:cubicBezTo>
                                      <a:cubicBezTo>
                                        <a:pt x="39" y="11550"/>
                                        <a:pt x="50" y="11561"/>
                                        <a:pt x="50" y="11575"/>
                                      </a:cubicBezTo>
                                      <a:close/>
                                      <a:moveTo>
                                        <a:pt x="50" y="12125"/>
                                      </a:moveTo>
                                      <a:lnTo>
                                        <a:pt x="50" y="12475"/>
                                      </a:lnTo>
                                      <a:cubicBezTo>
                                        <a:pt x="50" y="12489"/>
                                        <a:pt x="39" y="12500"/>
                                        <a:pt x="25" y="12500"/>
                                      </a:cubicBezTo>
                                      <a:cubicBezTo>
                                        <a:pt x="12" y="12500"/>
                                        <a:pt x="0" y="12489"/>
                                        <a:pt x="0" y="12475"/>
                                      </a:cubicBezTo>
                                      <a:lnTo>
                                        <a:pt x="0" y="12125"/>
                                      </a:lnTo>
                                      <a:cubicBezTo>
                                        <a:pt x="0" y="12111"/>
                                        <a:pt x="12" y="12100"/>
                                        <a:pt x="25" y="12100"/>
                                      </a:cubicBezTo>
                                      <a:cubicBezTo>
                                        <a:pt x="39" y="12100"/>
                                        <a:pt x="50" y="12111"/>
                                        <a:pt x="50" y="12125"/>
                                      </a:cubicBezTo>
                                      <a:close/>
                                      <a:moveTo>
                                        <a:pt x="50" y="12675"/>
                                      </a:moveTo>
                                      <a:lnTo>
                                        <a:pt x="50" y="13025"/>
                                      </a:lnTo>
                                      <a:cubicBezTo>
                                        <a:pt x="50" y="13039"/>
                                        <a:pt x="39" y="13050"/>
                                        <a:pt x="25" y="13050"/>
                                      </a:cubicBezTo>
                                      <a:cubicBezTo>
                                        <a:pt x="12" y="13050"/>
                                        <a:pt x="0" y="13039"/>
                                        <a:pt x="0" y="13025"/>
                                      </a:cubicBezTo>
                                      <a:lnTo>
                                        <a:pt x="0" y="12675"/>
                                      </a:lnTo>
                                      <a:cubicBezTo>
                                        <a:pt x="0" y="12661"/>
                                        <a:pt x="12" y="12650"/>
                                        <a:pt x="25" y="12650"/>
                                      </a:cubicBezTo>
                                      <a:cubicBezTo>
                                        <a:pt x="39" y="12650"/>
                                        <a:pt x="50" y="12661"/>
                                        <a:pt x="50" y="12675"/>
                                      </a:cubicBezTo>
                                      <a:close/>
                                      <a:moveTo>
                                        <a:pt x="50" y="13225"/>
                                      </a:moveTo>
                                      <a:lnTo>
                                        <a:pt x="50" y="13575"/>
                                      </a:lnTo>
                                      <a:cubicBezTo>
                                        <a:pt x="50" y="13589"/>
                                        <a:pt x="39" y="13600"/>
                                        <a:pt x="25" y="13600"/>
                                      </a:cubicBezTo>
                                      <a:cubicBezTo>
                                        <a:pt x="12" y="13600"/>
                                        <a:pt x="0" y="13589"/>
                                        <a:pt x="0" y="13575"/>
                                      </a:cubicBezTo>
                                      <a:lnTo>
                                        <a:pt x="0" y="13225"/>
                                      </a:lnTo>
                                      <a:cubicBezTo>
                                        <a:pt x="0" y="13211"/>
                                        <a:pt x="12" y="13200"/>
                                        <a:pt x="25" y="13200"/>
                                      </a:cubicBezTo>
                                      <a:cubicBezTo>
                                        <a:pt x="39" y="13200"/>
                                        <a:pt x="50" y="13211"/>
                                        <a:pt x="50" y="13225"/>
                                      </a:cubicBezTo>
                                      <a:close/>
                                      <a:moveTo>
                                        <a:pt x="50" y="13775"/>
                                      </a:moveTo>
                                      <a:lnTo>
                                        <a:pt x="50" y="14125"/>
                                      </a:lnTo>
                                      <a:cubicBezTo>
                                        <a:pt x="50" y="14139"/>
                                        <a:pt x="39" y="14150"/>
                                        <a:pt x="25" y="14150"/>
                                      </a:cubicBezTo>
                                      <a:cubicBezTo>
                                        <a:pt x="12" y="14150"/>
                                        <a:pt x="0" y="14139"/>
                                        <a:pt x="0" y="14125"/>
                                      </a:cubicBezTo>
                                      <a:lnTo>
                                        <a:pt x="0" y="13775"/>
                                      </a:lnTo>
                                      <a:cubicBezTo>
                                        <a:pt x="0" y="13761"/>
                                        <a:pt x="12" y="13750"/>
                                        <a:pt x="25" y="13750"/>
                                      </a:cubicBezTo>
                                      <a:cubicBezTo>
                                        <a:pt x="39" y="13750"/>
                                        <a:pt x="50" y="13761"/>
                                        <a:pt x="50" y="13775"/>
                                      </a:cubicBezTo>
                                      <a:close/>
                                      <a:moveTo>
                                        <a:pt x="50" y="14325"/>
                                      </a:moveTo>
                                      <a:lnTo>
                                        <a:pt x="50" y="14675"/>
                                      </a:lnTo>
                                      <a:cubicBezTo>
                                        <a:pt x="50" y="14689"/>
                                        <a:pt x="39" y="14700"/>
                                        <a:pt x="25" y="14700"/>
                                      </a:cubicBezTo>
                                      <a:cubicBezTo>
                                        <a:pt x="12" y="14700"/>
                                        <a:pt x="0" y="14689"/>
                                        <a:pt x="0" y="14675"/>
                                      </a:cubicBezTo>
                                      <a:lnTo>
                                        <a:pt x="0" y="14325"/>
                                      </a:lnTo>
                                      <a:cubicBezTo>
                                        <a:pt x="0" y="14311"/>
                                        <a:pt x="12" y="14300"/>
                                        <a:pt x="25" y="14300"/>
                                      </a:cubicBezTo>
                                      <a:cubicBezTo>
                                        <a:pt x="39" y="14300"/>
                                        <a:pt x="50" y="14311"/>
                                        <a:pt x="50" y="14325"/>
                                      </a:cubicBezTo>
                                      <a:close/>
                                      <a:moveTo>
                                        <a:pt x="50" y="14875"/>
                                      </a:moveTo>
                                      <a:lnTo>
                                        <a:pt x="50" y="15225"/>
                                      </a:lnTo>
                                      <a:cubicBezTo>
                                        <a:pt x="50" y="15239"/>
                                        <a:pt x="39" y="15250"/>
                                        <a:pt x="25" y="15250"/>
                                      </a:cubicBezTo>
                                      <a:cubicBezTo>
                                        <a:pt x="12" y="15250"/>
                                        <a:pt x="0" y="15239"/>
                                        <a:pt x="0" y="15225"/>
                                      </a:cubicBezTo>
                                      <a:lnTo>
                                        <a:pt x="0" y="14875"/>
                                      </a:lnTo>
                                      <a:cubicBezTo>
                                        <a:pt x="0" y="14861"/>
                                        <a:pt x="12" y="14850"/>
                                        <a:pt x="25" y="14850"/>
                                      </a:cubicBezTo>
                                      <a:cubicBezTo>
                                        <a:pt x="39" y="14850"/>
                                        <a:pt x="50" y="14861"/>
                                        <a:pt x="50" y="14875"/>
                                      </a:cubicBezTo>
                                      <a:close/>
                                      <a:moveTo>
                                        <a:pt x="50" y="15425"/>
                                      </a:moveTo>
                                      <a:lnTo>
                                        <a:pt x="50" y="15775"/>
                                      </a:lnTo>
                                      <a:cubicBezTo>
                                        <a:pt x="50" y="15789"/>
                                        <a:pt x="39" y="15800"/>
                                        <a:pt x="25" y="15800"/>
                                      </a:cubicBezTo>
                                      <a:cubicBezTo>
                                        <a:pt x="12" y="15800"/>
                                        <a:pt x="0" y="15789"/>
                                        <a:pt x="0" y="15775"/>
                                      </a:cubicBezTo>
                                      <a:lnTo>
                                        <a:pt x="0" y="15425"/>
                                      </a:lnTo>
                                      <a:cubicBezTo>
                                        <a:pt x="0" y="15411"/>
                                        <a:pt x="12" y="15400"/>
                                        <a:pt x="25" y="15400"/>
                                      </a:cubicBezTo>
                                      <a:cubicBezTo>
                                        <a:pt x="39" y="15400"/>
                                        <a:pt x="50" y="15411"/>
                                        <a:pt x="50" y="15425"/>
                                      </a:cubicBezTo>
                                      <a:close/>
                                      <a:moveTo>
                                        <a:pt x="50" y="15975"/>
                                      </a:moveTo>
                                      <a:lnTo>
                                        <a:pt x="50" y="16325"/>
                                      </a:lnTo>
                                      <a:cubicBezTo>
                                        <a:pt x="50" y="16339"/>
                                        <a:pt x="39" y="16350"/>
                                        <a:pt x="25" y="16350"/>
                                      </a:cubicBezTo>
                                      <a:cubicBezTo>
                                        <a:pt x="12" y="16350"/>
                                        <a:pt x="0" y="16339"/>
                                        <a:pt x="0" y="16325"/>
                                      </a:cubicBezTo>
                                      <a:lnTo>
                                        <a:pt x="0" y="15975"/>
                                      </a:lnTo>
                                      <a:cubicBezTo>
                                        <a:pt x="0" y="15961"/>
                                        <a:pt x="12" y="15950"/>
                                        <a:pt x="25" y="15950"/>
                                      </a:cubicBezTo>
                                      <a:cubicBezTo>
                                        <a:pt x="39" y="15950"/>
                                        <a:pt x="50" y="15961"/>
                                        <a:pt x="50" y="15975"/>
                                      </a:cubicBezTo>
                                      <a:close/>
                                      <a:moveTo>
                                        <a:pt x="50" y="16525"/>
                                      </a:moveTo>
                                      <a:lnTo>
                                        <a:pt x="50" y="16875"/>
                                      </a:lnTo>
                                      <a:cubicBezTo>
                                        <a:pt x="50" y="16889"/>
                                        <a:pt x="39" y="16900"/>
                                        <a:pt x="25" y="16900"/>
                                      </a:cubicBezTo>
                                      <a:cubicBezTo>
                                        <a:pt x="12" y="16900"/>
                                        <a:pt x="0" y="16889"/>
                                        <a:pt x="0" y="16875"/>
                                      </a:cubicBezTo>
                                      <a:lnTo>
                                        <a:pt x="0" y="16525"/>
                                      </a:lnTo>
                                      <a:cubicBezTo>
                                        <a:pt x="0" y="16511"/>
                                        <a:pt x="12" y="16500"/>
                                        <a:pt x="25" y="16500"/>
                                      </a:cubicBezTo>
                                      <a:cubicBezTo>
                                        <a:pt x="39" y="16500"/>
                                        <a:pt x="50" y="16511"/>
                                        <a:pt x="50" y="16525"/>
                                      </a:cubicBezTo>
                                      <a:close/>
                                      <a:moveTo>
                                        <a:pt x="50" y="17075"/>
                                      </a:moveTo>
                                      <a:lnTo>
                                        <a:pt x="50" y="17191"/>
                                      </a:lnTo>
                                      <a:cubicBezTo>
                                        <a:pt x="50" y="17205"/>
                                        <a:pt x="39" y="17216"/>
                                        <a:pt x="25" y="17216"/>
                                      </a:cubicBezTo>
                                      <a:cubicBezTo>
                                        <a:pt x="12" y="17216"/>
                                        <a:pt x="0" y="17205"/>
                                        <a:pt x="0" y="17191"/>
                                      </a:cubicBezTo>
                                      <a:lnTo>
                                        <a:pt x="0" y="17075"/>
                                      </a:lnTo>
                                      <a:cubicBezTo>
                                        <a:pt x="0" y="17061"/>
                                        <a:pt x="12" y="17050"/>
                                        <a:pt x="25" y="17050"/>
                                      </a:cubicBezTo>
                                      <a:cubicBezTo>
                                        <a:pt x="39" y="17050"/>
                                        <a:pt x="50" y="17061"/>
                                        <a:pt x="50" y="1707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6350" cap="flat">
                                  <a:solidFill>
                                    <a:srgbClr val="000000"/>
                                  </a:solidFill>
                                  <a:prstDash val="solid"/>
                                  <a:bevel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11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716208" y="39784"/>
                                  <a:ext cx="6350" cy="2552700"/>
                                </a:xfrm>
                                <a:custGeom>
                                  <a:avLst/>
                                  <a:gdLst>
                                    <a:gd name="T0" fmla="*/ 0 w 50"/>
                                    <a:gd name="T1" fmla="*/ 375 h 17216"/>
                                    <a:gd name="T2" fmla="*/ 50 w 50"/>
                                    <a:gd name="T3" fmla="*/ 575 h 17216"/>
                                    <a:gd name="T4" fmla="*/ 0 w 50"/>
                                    <a:gd name="T5" fmla="*/ 575 h 17216"/>
                                    <a:gd name="T6" fmla="*/ 50 w 50"/>
                                    <a:gd name="T7" fmla="*/ 1475 h 17216"/>
                                    <a:gd name="T8" fmla="*/ 25 w 50"/>
                                    <a:gd name="T9" fmla="*/ 1100 h 17216"/>
                                    <a:gd name="T10" fmla="*/ 25 w 50"/>
                                    <a:gd name="T11" fmla="*/ 2050 h 17216"/>
                                    <a:gd name="T12" fmla="*/ 50 w 50"/>
                                    <a:gd name="T13" fmla="*/ 1675 h 17216"/>
                                    <a:gd name="T14" fmla="*/ 0 w 50"/>
                                    <a:gd name="T15" fmla="*/ 2575 h 17216"/>
                                    <a:gd name="T16" fmla="*/ 50 w 50"/>
                                    <a:gd name="T17" fmla="*/ 2775 h 17216"/>
                                    <a:gd name="T18" fmla="*/ 0 w 50"/>
                                    <a:gd name="T19" fmla="*/ 2775 h 17216"/>
                                    <a:gd name="T20" fmla="*/ 50 w 50"/>
                                    <a:gd name="T21" fmla="*/ 3675 h 17216"/>
                                    <a:gd name="T22" fmla="*/ 25 w 50"/>
                                    <a:gd name="T23" fmla="*/ 3300 h 17216"/>
                                    <a:gd name="T24" fmla="*/ 25 w 50"/>
                                    <a:gd name="T25" fmla="*/ 4250 h 17216"/>
                                    <a:gd name="T26" fmla="*/ 50 w 50"/>
                                    <a:gd name="T27" fmla="*/ 3875 h 17216"/>
                                    <a:gd name="T28" fmla="*/ 0 w 50"/>
                                    <a:gd name="T29" fmla="*/ 4775 h 17216"/>
                                    <a:gd name="T30" fmla="*/ 50 w 50"/>
                                    <a:gd name="T31" fmla="*/ 4975 h 17216"/>
                                    <a:gd name="T32" fmla="*/ 0 w 50"/>
                                    <a:gd name="T33" fmla="*/ 4975 h 17216"/>
                                    <a:gd name="T34" fmla="*/ 50 w 50"/>
                                    <a:gd name="T35" fmla="*/ 5875 h 17216"/>
                                    <a:gd name="T36" fmla="*/ 25 w 50"/>
                                    <a:gd name="T37" fmla="*/ 5500 h 17216"/>
                                    <a:gd name="T38" fmla="*/ 25 w 50"/>
                                    <a:gd name="T39" fmla="*/ 6450 h 17216"/>
                                    <a:gd name="T40" fmla="*/ 50 w 50"/>
                                    <a:gd name="T41" fmla="*/ 6075 h 17216"/>
                                    <a:gd name="T42" fmla="*/ 0 w 50"/>
                                    <a:gd name="T43" fmla="*/ 6975 h 17216"/>
                                    <a:gd name="T44" fmla="*/ 50 w 50"/>
                                    <a:gd name="T45" fmla="*/ 7175 h 17216"/>
                                    <a:gd name="T46" fmla="*/ 0 w 50"/>
                                    <a:gd name="T47" fmla="*/ 7175 h 17216"/>
                                    <a:gd name="T48" fmla="*/ 50 w 50"/>
                                    <a:gd name="T49" fmla="*/ 8075 h 17216"/>
                                    <a:gd name="T50" fmla="*/ 25 w 50"/>
                                    <a:gd name="T51" fmla="*/ 7700 h 17216"/>
                                    <a:gd name="T52" fmla="*/ 25 w 50"/>
                                    <a:gd name="T53" fmla="*/ 8650 h 17216"/>
                                    <a:gd name="T54" fmla="*/ 50 w 50"/>
                                    <a:gd name="T55" fmla="*/ 8275 h 17216"/>
                                    <a:gd name="T56" fmla="*/ 0 w 50"/>
                                    <a:gd name="T57" fmla="*/ 9175 h 17216"/>
                                    <a:gd name="T58" fmla="*/ 50 w 50"/>
                                    <a:gd name="T59" fmla="*/ 9375 h 17216"/>
                                    <a:gd name="T60" fmla="*/ 0 w 50"/>
                                    <a:gd name="T61" fmla="*/ 9375 h 17216"/>
                                    <a:gd name="T62" fmla="*/ 50 w 50"/>
                                    <a:gd name="T63" fmla="*/ 10275 h 17216"/>
                                    <a:gd name="T64" fmla="*/ 25 w 50"/>
                                    <a:gd name="T65" fmla="*/ 9900 h 17216"/>
                                    <a:gd name="T66" fmla="*/ 25 w 50"/>
                                    <a:gd name="T67" fmla="*/ 10850 h 17216"/>
                                    <a:gd name="T68" fmla="*/ 50 w 50"/>
                                    <a:gd name="T69" fmla="*/ 10475 h 17216"/>
                                    <a:gd name="T70" fmla="*/ 0 w 50"/>
                                    <a:gd name="T71" fmla="*/ 11375 h 17216"/>
                                    <a:gd name="T72" fmla="*/ 50 w 50"/>
                                    <a:gd name="T73" fmla="*/ 11575 h 17216"/>
                                    <a:gd name="T74" fmla="*/ 0 w 50"/>
                                    <a:gd name="T75" fmla="*/ 11575 h 17216"/>
                                    <a:gd name="T76" fmla="*/ 50 w 50"/>
                                    <a:gd name="T77" fmla="*/ 12475 h 17216"/>
                                    <a:gd name="T78" fmla="*/ 25 w 50"/>
                                    <a:gd name="T79" fmla="*/ 12100 h 17216"/>
                                    <a:gd name="T80" fmla="*/ 25 w 50"/>
                                    <a:gd name="T81" fmla="*/ 13050 h 17216"/>
                                    <a:gd name="T82" fmla="*/ 50 w 50"/>
                                    <a:gd name="T83" fmla="*/ 12675 h 17216"/>
                                    <a:gd name="T84" fmla="*/ 0 w 50"/>
                                    <a:gd name="T85" fmla="*/ 13575 h 17216"/>
                                    <a:gd name="T86" fmla="*/ 50 w 50"/>
                                    <a:gd name="T87" fmla="*/ 13775 h 17216"/>
                                    <a:gd name="T88" fmla="*/ 0 w 50"/>
                                    <a:gd name="T89" fmla="*/ 13775 h 17216"/>
                                    <a:gd name="T90" fmla="*/ 50 w 50"/>
                                    <a:gd name="T91" fmla="*/ 14675 h 17216"/>
                                    <a:gd name="T92" fmla="*/ 25 w 50"/>
                                    <a:gd name="T93" fmla="*/ 14300 h 17216"/>
                                    <a:gd name="T94" fmla="*/ 25 w 50"/>
                                    <a:gd name="T95" fmla="*/ 15250 h 17216"/>
                                    <a:gd name="T96" fmla="*/ 50 w 50"/>
                                    <a:gd name="T97" fmla="*/ 14875 h 17216"/>
                                    <a:gd name="T98" fmla="*/ 0 w 50"/>
                                    <a:gd name="T99" fmla="*/ 15775 h 17216"/>
                                    <a:gd name="T100" fmla="*/ 50 w 50"/>
                                    <a:gd name="T101" fmla="*/ 15975 h 17216"/>
                                    <a:gd name="T102" fmla="*/ 0 w 50"/>
                                    <a:gd name="T103" fmla="*/ 15975 h 17216"/>
                                    <a:gd name="T104" fmla="*/ 50 w 50"/>
                                    <a:gd name="T105" fmla="*/ 16875 h 17216"/>
                                    <a:gd name="T106" fmla="*/ 25 w 50"/>
                                    <a:gd name="T107" fmla="*/ 16500 h 17216"/>
                                    <a:gd name="T108" fmla="*/ 25 w 50"/>
                                    <a:gd name="T109" fmla="*/ 17216 h 17216"/>
                                    <a:gd name="T110" fmla="*/ 50 w 50"/>
                                    <a:gd name="T111" fmla="*/ 17075 h 172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0" h="17216">
                                      <a:moveTo>
                                        <a:pt x="50" y="25"/>
                                      </a:moveTo>
                                      <a:lnTo>
                                        <a:pt x="50" y="375"/>
                                      </a:lnTo>
                                      <a:cubicBezTo>
                                        <a:pt x="50" y="389"/>
                                        <a:pt x="39" y="400"/>
                                        <a:pt x="25" y="400"/>
                                      </a:cubicBezTo>
                                      <a:cubicBezTo>
                                        <a:pt x="12" y="400"/>
                                        <a:pt x="0" y="389"/>
                                        <a:pt x="0" y="375"/>
                                      </a:cubicBezTo>
                                      <a:lnTo>
                                        <a:pt x="0" y="25"/>
                                      </a:lnTo>
                                      <a:cubicBezTo>
                                        <a:pt x="0" y="11"/>
                                        <a:pt x="12" y="0"/>
                                        <a:pt x="25" y="0"/>
                                      </a:cubicBezTo>
                                      <a:cubicBezTo>
                                        <a:pt x="39" y="0"/>
                                        <a:pt x="50" y="11"/>
                                        <a:pt x="50" y="25"/>
                                      </a:cubicBezTo>
                                      <a:close/>
                                      <a:moveTo>
                                        <a:pt x="50" y="575"/>
                                      </a:moveTo>
                                      <a:lnTo>
                                        <a:pt x="50" y="925"/>
                                      </a:lnTo>
                                      <a:cubicBezTo>
                                        <a:pt x="50" y="939"/>
                                        <a:pt x="39" y="950"/>
                                        <a:pt x="25" y="950"/>
                                      </a:cubicBezTo>
                                      <a:cubicBezTo>
                                        <a:pt x="12" y="950"/>
                                        <a:pt x="0" y="939"/>
                                        <a:pt x="0" y="925"/>
                                      </a:cubicBezTo>
                                      <a:lnTo>
                                        <a:pt x="0" y="575"/>
                                      </a:lnTo>
                                      <a:cubicBezTo>
                                        <a:pt x="0" y="561"/>
                                        <a:pt x="12" y="550"/>
                                        <a:pt x="25" y="550"/>
                                      </a:cubicBezTo>
                                      <a:cubicBezTo>
                                        <a:pt x="39" y="550"/>
                                        <a:pt x="50" y="561"/>
                                        <a:pt x="50" y="575"/>
                                      </a:cubicBezTo>
                                      <a:close/>
                                      <a:moveTo>
                                        <a:pt x="50" y="1125"/>
                                      </a:moveTo>
                                      <a:lnTo>
                                        <a:pt x="50" y="1475"/>
                                      </a:lnTo>
                                      <a:cubicBezTo>
                                        <a:pt x="50" y="1489"/>
                                        <a:pt x="39" y="1500"/>
                                        <a:pt x="25" y="1500"/>
                                      </a:cubicBezTo>
                                      <a:cubicBezTo>
                                        <a:pt x="12" y="1500"/>
                                        <a:pt x="0" y="1489"/>
                                        <a:pt x="0" y="1475"/>
                                      </a:cubicBezTo>
                                      <a:lnTo>
                                        <a:pt x="0" y="1125"/>
                                      </a:lnTo>
                                      <a:cubicBezTo>
                                        <a:pt x="0" y="1111"/>
                                        <a:pt x="12" y="1100"/>
                                        <a:pt x="25" y="1100"/>
                                      </a:cubicBezTo>
                                      <a:cubicBezTo>
                                        <a:pt x="39" y="1100"/>
                                        <a:pt x="50" y="1111"/>
                                        <a:pt x="50" y="1125"/>
                                      </a:cubicBezTo>
                                      <a:close/>
                                      <a:moveTo>
                                        <a:pt x="50" y="1675"/>
                                      </a:moveTo>
                                      <a:lnTo>
                                        <a:pt x="50" y="2025"/>
                                      </a:lnTo>
                                      <a:cubicBezTo>
                                        <a:pt x="50" y="2039"/>
                                        <a:pt x="39" y="2050"/>
                                        <a:pt x="25" y="2050"/>
                                      </a:cubicBezTo>
                                      <a:cubicBezTo>
                                        <a:pt x="12" y="2050"/>
                                        <a:pt x="0" y="2039"/>
                                        <a:pt x="0" y="2025"/>
                                      </a:cubicBezTo>
                                      <a:lnTo>
                                        <a:pt x="0" y="1675"/>
                                      </a:lnTo>
                                      <a:cubicBezTo>
                                        <a:pt x="0" y="1661"/>
                                        <a:pt x="12" y="1650"/>
                                        <a:pt x="25" y="1650"/>
                                      </a:cubicBezTo>
                                      <a:cubicBezTo>
                                        <a:pt x="39" y="1650"/>
                                        <a:pt x="50" y="1661"/>
                                        <a:pt x="50" y="1675"/>
                                      </a:cubicBezTo>
                                      <a:close/>
                                      <a:moveTo>
                                        <a:pt x="50" y="2225"/>
                                      </a:moveTo>
                                      <a:lnTo>
                                        <a:pt x="50" y="2575"/>
                                      </a:lnTo>
                                      <a:cubicBezTo>
                                        <a:pt x="50" y="2589"/>
                                        <a:pt x="39" y="2600"/>
                                        <a:pt x="25" y="2600"/>
                                      </a:cubicBezTo>
                                      <a:cubicBezTo>
                                        <a:pt x="12" y="2600"/>
                                        <a:pt x="0" y="2589"/>
                                        <a:pt x="0" y="2575"/>
                                      </a:cubicBezTo>
                                      <a:lnTo>
                                        <a:pt x="0" y="2225"/>
                                      </a:lnTo>
                                      <a:cubicBezTo>
                                        <a:pt x="0" y="2211"/>
                                        <a:pt x="12" y="2200"/>
                                        <a:pt x="25" y="2200"/>
                                      </a:cubicBezTo>
                                      <a:cubicBezTo>
                                        <a:pt x="39" y="2200"/>
                                        <a:pt x="50" y="2211"/>
                                        <a:pt x="50" y="2225"/>
                                      </a:cubicBezTo>
                                      <a:close/>
                                      <a:moveTo>
                                        <a:pt x="50" y="2775"/>
                                      </a:moveTo>
                                      <a:lnTo>
                                        <a:pt x="50" y="3125"/>
                                      </a:lnTo>
                                      <a:cubicBezTo>
                                        <a:pt x="50" y="3139"/>
                                        <a:pt x="39" y="3150"/>
                                        <a:pt x="25" y="3150"/>
                                      </a:cubicBezTo>
                                      <a:cubicBezTo>
                                        <a:pt x="12" y="3150"/>
                                        <a:pt x="0" y="3139"/>
                                        <a:pt x="0" y="3125"/>
                                      </a:cubicBezTo>
                                      <a:lnTo>
                                        <a:pt x="0" y="2775"/>
                                      </a:lnTo>
                                      <a:cubicBezTo>
                                        <a:pt x="0" y="2761"/>
                                        <a:pt x="12" y="2750"/>
                                        <a:pt x="25" y="2750"/>
                                      </a:cubicBezTo>
                                      <a:cubicBezTo>
                                        <a:pt x="39" y="2750"/>
                                        <a:pt x="50" y="2761"/>
                                        <a:pt x="50" y="2775"/>
                                      </a:cubicBezTo>
                                      <a:close/>
                                      <a:moveTo>
                                        <a:pt x="50" y="3325"/>
                                      </a:moveTo>
                                      <a:lnTo>
                                        <a:pt x="50" y="3675"/>
                                      </a:lnTo>
                                      <a:cubicBezTo>
                                        <a:pt x="50" y="3689"/>
                                        <a:pt x="39" y="3700"/>
                                        <a:pt x="25" y="3700"/>
                                      </a:cubicBezTo>
                                      <a:cubicBezTo>
                                        <a:pt x="12" y="3700"/>
                                        <a:pt x="0" y="3689"/>
                                        <a:pt x="0" y="3675"/>
                                      </a:cubicBezTo>
                                      <a:lnTo>
                                        <a:pt x="0" y="3325"/>
                                      </a:lnTo>
                                      <a:cubicBezTo>
                                        <a:pt x="0" y="3311"/>
                                        <a:pt x="12" y="3300"/>
                                        <a:pt x="25" y="3300"/>
                                      </a:cubicBezTo>
                                      <a:cubicBezTo>
                                        <a:pt x="39" y="3300"/>
                                        <a:pt x="50" y="3311"/>
                                        <a:pt x="50" y="3325"/>
                                      </a:cubicBezTo>
                                      <a:close/>
                                      <a:moveTo>
                                        <a:pt x="50" y="3875"/>
                                      </a:moveTo>
                                      <a:lnTo>
                                        <a:pt x="50" y="4225"/>
                                      </a:lnTo>
                                      <a:cubicBezTo>
                                        <a:pt x="50" y="4239"/>
                                        <a:pt x="39" y="4250"/>
                                        <a:pt x="25" y="4250"/>
                                      </a:cubicBezTo>
                                      <a:cubicBezTo>
                                        <a:pt x="12" y="4250"/>
                                        <a:pt x="0" y="4239"/>
                                        <a:pt x="0" y="4225"/>
                                      </a:cubicBezTo>
                                      <a:lnTo>
                                        <a:pt x="0" y="3875"/>
                                      </a:lnTo>
                                      <a:cubicBezTo>
                                        <a:pt x="0" y="3861"/>
                                        <a:pt x="12" y="3850"/>
                                        <a:pt x="25" y="3850"/>
                                      </a:cubicBezTo>
                                      <a:cubicBezTo>
                                        <a:pt x="39" y="3850"/>
                                        <a:pt x="50" y="3861"/>
                                        <a:pt x="50" y="3875"/>
                                      </a:cubicBezTo>
                                      <a:close/>
                                      <a:moveTo>
                                        <a:pt x="50" y="4425"/>
                                      </a:moveTo>
                                      <a:lnTo>
                                        <a:pt x="50" y="4775"/>
                                      </a:lnTo>
                                      <a:cubicBezTo>
                                        <a:pt x="50" y="4789"/>
                                        <a:pt x="39" y="4800"/>
                                        <a:pt x="25" y="4800"/>
                                      </a:cubicBezTo>
                                      <a:cubicBezTo>
                                        <a:pt x="12" y="4800"/>
                                        <a:pt x="0" y="4789"/>
                                        <a:pt x="0" y="4775"/>
                                      </a:cubicBezTo>
                                      <a:lnTo>
                                        <a:pt x="0" y="4425"/>
                                      </a:lnTo>
                                      <a:cubicBezTo>
                                        <a:pt x="0" y="4411"/>
                                        <a:pt x="12" y="4400"/>
                                        <a:pt x="25" y="4400"/>
                                      </a:cubicBezTo>
                                      <a:cubicBezTo>
                                        <a:pt x="39" y="4400"/>
                                        <a:pt x="50" y="4411"/>
                                        <a:pt x="50" y="4425"/>
                                      </a:cubicBezTo>
                                      <a:close/>
                                      <a:moveTo>
                                        <a:pt x="50" y="4975"/>
                                      </a:moveTo>
                                      <a:lnTo>
                                        <a:pt x="50" y="5325"/>
                                      </a:lnTo>
                                      <a:cubicBezTo>
                                        <a:pt x="50" y="5339"/>
                                        <a:pt x="39" y="5350"/>
                                        <a:pt x="25" y="5350"/>
                                      </a:cubicBezTo>
                                      <a:cubicBezTo>
                                        <a:pt x="12" y="5350"/>
                                        <a:pt x="0" y="5339"/>
                                        <a:pt x="0" y="5325"/>
                                      </a:cubicBezTo>
                                      <a:lnTo>
                                        <a:pt x="0" y="4975"/>
                                      </a:lnTo>
                                      <a:cubicBezTo>
                                        <a:pt x="0" y="4961"/>
                                        <a:pt x="12" y="4950"/>
                                        <a:pt x="25" y="4950"/>
                                      </a:cubicBezTo>
                                      <a:cubicBezTo>
                                        <a:pt x="39" y="4950"/>
                                        <a:pt x="50" y="4961"/>
                                        <a:pt x="50" y="4975"/>
                                      </a:cubicBezTo>
                                      <a:close/>
                                      <a:moveTo>
                                        <a:pt x="50" y="5525"/>
                                      </a:moveTo>
                                      <a:lnTo>
                                        <a:pt x="50" y="5875"/>
                                      </a:lnTo>
                                      <a:cubicBezTo>
                                        <a:pt x="50" y="5889"/>
                                        <a:pt x="39" y="5900"/>
                                        <a:pt x="25" y="5900"/>
                                      </a:cubicBezTo>
                                      <a:cubicBezTo>
                                        <a:pt x="12" y="5900"/>
                                        <a:pt x="0" y="5889"/>
                                        <a:pt x="0" y="5875"/>
                                      </a:cubicBezTo>
                                      <a:lnTo>
                                        <a:pt x="0" y="5525"/>
                                      </a:lnTo>
                                      <a:cubicBezTo>
                                        <a:pt x="0" y="5511"/>
                                        <a:pt x="12" y="5500"/>
                                        <a:pt x="25" y="5500"/>
                                      </a:cubicBezTo>
                                      <a:cubicBezTo>
                                        <a:pt x="39" y="5500"/>
                                        <a:pt x="50" y="5511"/>
                                        <a:pt x="50" y="5525"/>
                                      </a:cubicBezTo>
                                      <a:close/>
                                      <a:moveTo>
                                        <a:pt x="50" y="6075"/>
                                      </a:moveTo>
                                      <a:lnTo>
                                        <a:pt x="50" y="6425"/>
                                      </a:lnTo>
                                      <a:cubicBezTo>
                                        <a:pt x="50" y="6439"/>
                                        <a:pt x="39" y="6450"/>
                                        <a:pt x="25" y="6450"/>
                                      </a:cubicBezTo>
                                      <a:cubicBezTo>
                                        <a:pt x="12" y="6450"/>
                                        <a:pt x="0" y="6439"/>
                                        <a:pt x="0" y="6425"/>
                                      </a:cubicBezTo>
                                      <a:lnTo>
                                        <a:pt x="0" y="6075"/>
                                      </a:lnTo>
                                      <a:cubicBezTo>
                                        <a:pt x="0" y="6061"/>
                                        <a:pt x="12" y="6050"/>
                                        <a:pt x="25" y="6050"/>
                                      </a:cubicBezTo>
                                      <a:cubicBezTo>
                                        <a:pt x="39" y="6050"/>
                                        <a:pt x="50" y="6061"/>
                                        <a:pt x="50" y="6075"/>
                                      </a:cubicBezTo>
                                      <a:close/>
                                      <a:moveTo>
                                        <a:pt x="50" y="6625"/>
                                      </a:moveTo>
                                      <a:lnTo>
                                        <a:pt x="50" y="6975"/>
                                      </a:lnTo>
                                      <a:cubicBezTo>
                                        <a:pt x="50" y="6989"/>
                                        <a:pt x="39" y="7000"/>
                                        <a:pt x="25" y="7000"/>
                                      </a:cubicBezTo>
                                      <a:cubicBezTo>
                                        <a:pt x="12" y="7000"/>
                                        <a:pt x="0" y="6989"/>
                                        <a:pt x="0" y="6975"/>
                                      </a:cubicBezTo>
                                      <a:lnTo>
                                        <a:pt x="0" y="6625"/>
                                      </a:lnTo>
                                      <a:cubicBezTo>
                                        <a:pt x="0" y="6611"/>
                                        <a:pt x="12" y="6600"/>
                                        <a:pt x="25" y="6600"/>
                                      </a:cubicBezTo>
                                      <a:cubicBezTo>
                                        <a:pt x="39" y="6600"/>
                                        <a:pt x="50" y="6611"/>
                                        <a:pt x="50" y="6625"/>
                                      </a:cubicBezTo>
                                      <a:close/>
                                      <a:moveTo>
                                        <a:pt x="50" y="7175"/>
                                      </a:moveTo>
                                      <a:lnTo>
                                        <a:pt x="50" y="7525"/>
                                      </a:lnTo>
                                      <a:cubicBezTo>
                                        <a:pt x="50" y="7539"/>
                                        <a:pt x="39" y="7550"/>
                                        <a:pt x="25" y="7550"/>
                                      </a:cubicBezTo>
                                      <a:cubicBezTo>
                                        <a:pt x="12" y="7550"/>
                                        <a:pt x="0" y="7539"/>
                                        <a:pt x="0" y="7525"/>
                                      </a:cubicBezTo>
                                      <a:lnTo>
                                        <a:pt x="0" y="7175"/>
                                      </a:lnTo>
                                      <a:cubicBezTo>
                                        <a:pt x="0" y="7161"/>
                                        <a:pt x="12" y="7150"/>
                                        <a:pt x="25" y="7150"/>
                                      </a:cubicBezTo>
                                      <a:cubicBezTo>
                                        <a:pt x="39" y="7150"/>
                                        <a:pt x="50" y="7161"/>
                                        <a:pt x="50" y="7175"/>
                                      </a:cubicBezTo>
                                      <a:close/>
                                      <a:moveTo>
                                        <a:pt x="50" y="7725"/>
                                      </a:moveTo>
                                      <a:lnTo>
                                        <a:pt x="50" y="8075"/>
                                      </a:lnTo>
                                      <a:cubicBezTo>
                                        <a:pt x="50" y="8089"/>
                                        <a:pt x="39" y="8100"/>
                                        <a:pt x="25" y="8100"/>
                                      </a:cubicBezTo>
                                      <a:cubicBezTo>
                                        <a:pt x="12" y="8100"/>
                                        <a:pt x="0" y="8089"/>
                                        <a:pt x="0" y="8075"/>
                                      </a:cubicBezTo>
                                      <a:lnTo>
                                        <a:pt x="0" y="7725"/>
                                      </a:lnTo>
                                      <a:cubicBezTo>
                                        <a:pt x="0" y="7711"/>
                                        <a:pt x="12" y="7700"/>
                                        <a:pt x="25" y="7700"/>
                                      </a:cubicBezTo>
                                      <a:cubicBezTo>
                                        <a:pt x="39" y="7700"/>
                                        <a:pt x="50" y="7711"/>
                                        <a:pt x="50" y="7725"/>
                                      </a:cubicBezTo>
                                      <a:close/>
                                      <a:moveTo>
                                        <a:pt x="50" y="8275"/>
                                      </a:moveTo>
                                      <a:lnTo>
                                        <a:pt x="50" y="8625"/>
                                      </a:lnTo>
                                      <a:cubicBezTo>
                                        <a:pt x="50" y="8639"/>
                                        <a:pt x="39" y="8650"/>
                                        <a:pt x="25" y="8650"/>
                                      </a:cubicBezTo>
                                      <a:cubicBezTo>
                                        <a:pt x="12" y="8650"/>
                                        <a:pt x="0" y="8639"/>
                                        <a:pt x="0" y="8625"/>
                                      </a:cubicBezTo>
                                      <a:lnTo>
                                        <a:pt x="0" y="8275"/>
                                      </a:lnTo>
                                      <a:cubicBezTo>
                                        <a:pt x="0" y="8261"/>
                                        <a:pt x="12" y="8250"/>
                                        <a:pt x="25" y="8250"/>
                                      </a:cubicBezTo>
                                      <a:cubicBezTo>
                                        <a:pt x="39" y="8250"/>
                                        <a:pt x="50" y="8261"/>
                                        <a:pt x="50" y="8275"/>
                                      </a:cubicBezTo>
                                      <a:close/>
                                      <a:moveTo>
                                        <a:pt x="50" y="8825"/>
                                      </a:moveTo>
                                      <a:lnTo>
                                        <a:pt x="50" y="9175"/>
                                      </a:lnTo>
                                      <a:cubicBezTo>
                                        <a:pt x="50" y="9189"/>
                                        <a:pt x="39" y="9200"/>
                                        <a:pt x="25" y="9200"/>
                                      </a:cubicBezTo>
                                      <a:cubicBezTo>
                                        <a:pt x="12" y="9200"/>
                                        <a:pt x="0" y="9189"/>
                                        <a:pt x="0" y="9175"/>
                                      </a:cubicBezTo>
                                      <a:lnTo>
                                        <a:pt x="0" y="8825"/>
                                      </a:lnTo>
                                      <a:cubicBezTo>
                                        <a:pt x="0" y="8811"/>
                                        <a:pt x="12" y="8800"/>
                                        <a:pt x="25" y="8800"/>
                                      </a:cubicBezTo>
                                      <a:cubicBezTo>
                                        <a:pt x="39" y="8800"/>
                                        <a:pt x="50" y="8811"/>
                                        <a:pt x="50" y="8825"/>
                                      </a:cubicBezTo>
                                      <a:close/>
                                      <a:moveTo>
                                        <a:pt x="50" y="9375"/>
                                      </a:moveTo>
                                      <a:lnTo>
                                        <a:pt x="50" y="9725"/>
                                      </a:lnTo>
                                      <a:cubicBezTo>
                                        <a:pt x="50" y="9739"/>
                                        <a:pt x="39" y="9750"/>
                                        <a:pt x="25" y="9750"/>
                                      </a:cubicBezTo>
                                      <a:cubicBezTo>
                                        <a:pt x="12" y="9750"/>
                                        <a:pt x="0" y="9739"/>
                                        <a:pt x="0" y="9725"/>
                                      </a:cubicBezTo>
                                      <a:lnTo>
                                        <a:pt x="0" y="9375"/>
                                      </a:lnTo>
                                      <a:cubicBezTo>
                                        <a:pt x="0" y="9361"/>
                                        <a:pt x="12" y="9350"/>
                                        <a:pt x="25" y="9350"/>
                                      </a:cubicBezTo>
                                      <a:cubicBezTo>
                                        <a:pt x="39" y="9350"/>
                                        <a:pt x="50" y="9361"/>
                                        <a:pt x="50" y="9375"/>
                                      </a:cubicBezTo>
                                      <a:close/>
                                      <a:moveTo>
                                        <a:pt x="50" y="9925"/>
                                      </a:moveTo>
                                      <a:lnTo>
                                        <a:pt x="50" y="10275"/>
                                      </a:lnTo>
                                      <a:cubicBezTo>
                                        <a:pt x="50" y="10289"/>
                                        <a:pt x="39" y="10300"/>
                                        <a:pt x="25" y="10300"/>
                                      </a:cubicBezTo>
                                      <a:cubicBezTo>
                                        <a:pt x="12" y="10300"/>
                                        <a:pt x="0" y="10289"/>
                                        <a:pt x="0" y="10275"/>
                                      </a:cubicBezTo>
                                      <a:lnTo>
                                        <a:pt x="0" y="9925"/>
                                      </a:lnTo>
                                      <a:cubicBezTo>
                                        <a:pt x="0" y="9911"/>
                                        <a:pt x="12" y="9900"/>
                                        <a:pt x="25" y="9900"/>
                                      </a:cubicBezTo>
                                      <a:cubicBezTo>
                                        <a:pt x="39" y="9900"/>
                                        <a:pt x="50" y="9911"/>
                                        <a:pt x="50" y="9925"/>
                                      </a:cubicBezTo>
                                      <a:close/>
                                      <a:moveTo>
                                        <a:pt x="50" y="10475"/>
                                      </a:moveTo>
                                      <a:lnTo>
                                        <a:pt x="50" y="10825"/>
                                      </a:lnTo>
                                      <a:cubicBezTo>
                                        <a:pt x="50" y="10839"/>
                                        <a:pt x="39" y="10850"/>
                                        <a:pt x="25" y="10850"/>
                                      </a:cubicBezTo>
                                      <a:cubicBezTo>
                                        <a:pt x="12" y="10850"/>
                                        <a:pt x="0" y="10839"/>
                                        <a:pt x="0" y="10825"/>
                                      </a:cubicBezTo>
                                      <a:lnTo>
                                        <a:pt x="0" y="10475"/>
                                      </a:lnTo>
                                      <a:cubicBezTo>
                                        <a:pt x="0" y="10461"/>
                                        <a:pt x="12" y="10450"/>
                                        <a:pt x="25" y="10450"/>
                                      </a:cubicBezTo>
                                      <a:cubicBezTo>
                                        <a:pt x="39" y="10450"/>
                                        <a:pt x="50" y="10461"/>
                                        <a:pt x="50" y="10475"/>
                                      </a:cubicBezTo>
                                      <a:close/>
                                      <a:moveTo>
                                        <a:pt x="50" y="11025"/>
                                      </a:moveTo>
                                      <a:lnTo>
                                        <a:pt x="50" y="11375"/>
                                      </a:lnTo>
                                      <a:cubicBezTo>
                                        <a:pt x="50" y="11389"/>
                                        <a:pt x="39" y="11400"/>
                                        <a:pt x="25" y="11400"/>
                                      </a:cubicBezTo>
                                      <a:cubicBezTo>
                                        <a:pt x="12" y="11400"/>
                                        <a:pt x="0" y="11389"/>
                                        <a:pt x="0" y="11375"/>
                                      </a:cubicBezTo>
                                      <a:lnTo>
                                        <a:pt x="0" y="11025"/>
                                      </a:lnTo>
                                      <a:cubicBezTo>
                                        <a:pt x="0" y="11011"/>
                                        <a:pt x="12" y="11000"/>
                                        <a:pt x="25" y="11000"/>
                                      </a:cubicBezTo>
                                      <a:cubicBezTo>
                                        <a:pt x="39" y="11000"/>
                                        <a:pt x="50" y="11011"/>
                                        <a:pt x="50" y="11025"/>
                                      </a:cubicBezTo>
                                      <a:close/>
                                      <a:moveTo>
                                        <a:pt x="50" y="11575"/>
                                      </a:moveTo>
                                      <a:lnTo>
                                        <a:pt x="50" y="11925"/>
                                      </a:lnTo>
                                      <a:cubicBezTo>
                                        <a:pt x="50" y="11939"/>
                                        <a:pt x="39" y="11950"/>
                                        <a:pt x="25" y="11950"/>
                                      </a:cubicBezTo>
                                      <a:cubicBezTo>
                                        <a:pt x="12" y="11950"/>
                                        <a:pt x="0" y="11939"/>
                                        <a:pt x="0" y="11925"/>
                                      </a:cubicBezTo>
                                      <a:lnTo>
                                        <a:pt x="0" y="11575"/>
                                      </a:lnTo>
                                      <a:cubicBezTo>
                                        <a:pt x="0" y="11561"/>
                                        <a:pt x="12" y="11550"/>
                                        <a:pt x="25" y="11550"/>
                                      </a:cubicBezTo>
                                      <a:cubicBezTo>
                                        <a:pt x="39" y="11550"/>
                                        <a:pt x="50" y="11561"/>
                                        <a:pt x="50" y="11575"/>
                                      </a:cubicBezTo>
                                      <a:close/>
                                      <a:moveTo>
                                        <a:pt x="50" y="12125"/>
                                      </a:moveTo>
                                      <a:lnTo>
                                        <a:pt x="50" y="12475"/>
                                      </a:lnTo>
                                      <a:cubicBezTo>
                                        <a:pt x="50" y="12489"/>
                                        <a:pt x="39" y="12500"/>
                                        <a:pt x="25" y="12500"/>
                                      </a:cubicBezTo>
                                      <a:cubicBezTo>
                                        <a:pt x="12" y="12500"/>
                                        <a:pt x="0" y="12489"/>
                                        <a:pt x="0" y="12475"/>
                                      </a:cubicBezTo>
                                      <a:lnTo>
                                        <a:pt x="0" y="12125"/>
                                      </a:lnTo>
                                      <a:cubicBezTo>
                                        <a:pt x="0" y="12111"/>
                                        <a:pt x="12" y="12100"/>
                                        <a:pt x="25" y="12100"/>
                                      </a:cubicBezTo>
                                      <a:cubicBezTo>
                                        <a:pt x="39" y="12100"/>
                                        <a:pt x="50" y="12111"/>
                                        <a:pt x="50" y="12125"/>
                                      </a:cubicBezTo>
                                      <a:close/>
                                      <a:moveTo>
                                        <a:pt x="50" y="12675"/>
                                      </a:moveTo>
                                      <a:lnTo>
                                        <a:pt x="50" y="13025"/>
                                      </a:lnTo>
                                      <a:cubicBezTo>
                                        <a:pt x="50" y="13039"/>
                                        <a:pt x="39" y="13050"/>
                                        <a:pt x="25" y="13050"/>
                                      </a:cubicBezTo>
                                      <a:cubicBezTo>
                                        <a:pt x="12" y="13050"/>
                                        <a:pt x="0" y="13039"/>
                                        <a:pt x="0" y="13025"/>
                                      </a:cubicBezTo>
                                      <a:lnTo>
                                        <a:pt x="0" y="12675"/>
                                      </a:lnTo>
                                      <a:cubicBezTo>
                                        <a:pt x="0" y="12661"/>
                                        <a:pt x="12" y="12650"/>
                                        <a:pt x="25" y="12650"/>
                                      </a:cubicBezTo>
                                      <a:cubicBezTo>
                                        <a:pt x="39" y="12650"/>
                                        <a:pt x="50" y="12661"/>
                                        <a:pt x="50" y="12675"/>
                                      </a:cubicBezTo>
                                      <a:close/>
                                      <a:moveTo>
                                        <a:pt x="50" y="13225"/>
                                      </a:moveTo>
                                      <a:lnTo>
                                        <a:pt x="50" y="13575"/>
                                      </a:lnTo>
                                      <a:cubicBezTo>
                                        <a:pt x="50" y="13589"/>
                                        <a:pt x="39" y="13600"/>
                                        <a:pt x="25" y="13600"/>
                                      </a:cubicBezTo>
                                      <a:cubicBezTo>
                                        <a:pt x="12" y="13600"/>
                                        <a:pt x="0" y="13589"/>
                                        <a:pt x="0" y="13575"/>
                                      </a:cubicBezTo>
                                      <a:lnTo>
                                        <a:pt x="0" y="13225"/>
                                      </a:lnTo>
                                      <a:cubicBezTo>
                                        <a:pt x="0" y="13211"/>
                                        <a:pt x="12" y="13200"/>
                                        <a:pt x="25" y="13200"/>
                                      </a:cubicBezTo>
                                      <a:cubicBezTo>
                                        <a:pt x="39" y="13200"/>
                                        <a:pt x="50" y="13211"/>
                                        <a:pt x="50" y="13225"/>
                                      </a:cubicBezTo>
                                      <a:close/>
                                      <a:moveTo>
                                        <a:pt x="50" y="13775"/>
                                      </a:moveTo>
                                      <a:lnTo>
                                        <a:pt x="50" y="14125"/>
                                      </a:lnTo>
                                      <a:cubicBezTo>
                                        <a:pt x="50" y="14139"/>
                                        <a:pt x="39" y="14150"/>
                                        <a:pt x="25" y="14150"/>
                                      </a:cubicBezTo>
                                      <a:cubicBezTo>
                                        <a:pt x="12" y="14150"/>
                                        <a:pt x="0" y="14139"/>
                                        <a:pt x="0" y="14125"/>
                                      </a:cubicBezTo>
                                      <a:lnTo>
                                        <a:pt x="0" y="13775"/>
                                      </a:lnTo>
                                      <a:cubicBezTo>
                                        <a:pt x="0" y="13761"/>
                                        <a:pt x="12" y="13750"/>
                                        <a:pt x="25" y="13750"/>
                                      </a:cubicBezTo>
                                      <a:cubicBezTo>
                                        <a:pt x="39" y="13750"/>
                                        <a:pt x="50" y="13761"/>
                                        <a:pt x="50" y="13775"/>
                                      </a:cubicBezTo>
                                      <a:close/>
                                      <a:moveTo>
                                        <a:pt x="50" y="14325"/>
                                      </a:moveTo>
                                      <a:lnTo>
                                        <a:pt x="50" y="14675"/>
                                      </a:lnTo>
                                      <a:cubicBezTo>
                                        <a:pt x="50" y="14689"/>
                                        <a:pt x="39" y="14700"/>
                                        <a:pt x="25" y="14700"/>
                                      </a:cubicBezTo>
                                      <a:cubicBezTo>
                                        <a:pt x="12" y="14700"/>
                                        <a:pt x="0" y="14689"/>
                                        <a:pt x="0" y="14675"/>
                                      </a:cubicBezTo>
                                      <a:lnTo>
                                        <a:pt x="0" y="14325"/>
                                      </a:lnTo>
                                      <a:cubicBezTo>
                                        <a:pt x="0" y="14311"/>
                                        <a:pt x="12" y="14300"/>
                                        <a:pt x="25" y="14300"/>
                                      </a:cubicBezTo>
                                      <a:cubicBezTo>
                                        <a:pt x="39" y="14300"/>
                                        <a:pt x="50" y="14311"/>
                                        <a:pt x="50" y="14325"/>
                                      </a:cubicBezTo>
                                      <a:close/>
                                      <a:moveTo>
                                        <a:pt x="50" y="14875"/>
                                      </a:moveTo>
                                      <a:lnTo>
                                        <a:pt x="50" y="15225"/>
                                      </a:lnTo>
                                      <a:cubicBezTo>
                                        <a:pt x="50" y="15239"/>
                                        <a:pt x="39" y="15250"/>
                                        <a:pt x="25" y="15250"/>
                                      </a:cubicBezTo>
                                      <a:cubicBezTo>
                                        <a:pt x="12" y="15250"/>
                                        <a:pt x="0" y="15239"/>
                                        <a:pt x="0" y="15225"/>
                                      </a:cubicBezTo>
                                      <a:lnTo>
                                        <a:pt x="0" y="14875"/>
                                      </a:lnTo>
                                      <a:cubicBezTo>
                                        <a:pt x="0" y="14861"/>
                                        <a:pt x="12" y="14850"/>
                                        <a:pt x="25" y="14850"/>
                                      </a:cubicBezTo>
                                      <a:cubicBezTo>
                                        <a:pt x="39" y="14850"/>
                                        <a:pt x="50" y="14861"/>
                                        <a:pt x="50" y="14875"/>
                                      </a:cubicBezTo>
                                      <a:close/>
                                      <a:moveTo>
                                        <a:pt x="50" y="15425"/>
                                      </a:moveTo>
                                      <a:lnTo>
                                        <a:pt x="50" y="15775"/>
                                      </a:lnTo>
                                      <a:cubicBezTo>
                                        <a:pt x="50" y="15789"/>
                                        <a:pt x="39" y="15800"/>
                                        <a:pt x="25" y="15800"/>
                                      </a:cubicBezTo>
                                      <a:cubicBezTo>
                                        <a:pt x="12" y="15800"/>
                                        <a:pt x="0" y="15789"/>
                                        <a:pt x="0" y="15775"/>
                                      </a:cubicBezTo>
                                      <a:lnTo>
                                        <a:pt x="0" y="15425"/>
                                      </a:lnTo>
                                      <a:cubicBezTo>
                                        <a:pt x="0" y="15411"/>
                                        <a:pt x="12" y="15400"/>
                                        <a:pt x="25" y="15400"/>
                                      </a:cubicBezTo>
                                      <a:cubicBezTo>
                                        <a:pt x="39" y="15400"/>
                                        <a:pt x="50" y="15411"/>
                                        <a:pt x="50" y="15425"/>
                                      </a:cubicBezTo>
                                      <a:close/>
                                      <a:moveTo>
                                        <a:pt x="50" y="15975"/>
                                      </a:moveTo>
                                      <a:lnTo>
                                        <a:pt x="50" y="16325"/>
                                      </a:lnTo>
                                      <a:cubicBezTo>
                                        <a:pt x="50" y="16339"/>
                                        <a:pt x="39" y="16350"/>
                                        <a:pt x="25" y="16350"/>
                                      </a:cubicBezTo>
                                      <a:cubicBezTo>
                                        <a:pt x="12" y="16350"/>
                                        <a:pt x="0" y="16339"/>
                                        <a:pt x="0" y="16325"/>
                                      </a:cubicBezTo>
                                      <a:lnTo>
                                        <a:pt x="0" y="15975"/>
                                      </a:lnTo>
                                      <a:cubicBezTo>
                                        <a:pt x="0" y="15961"/>
                                        <a:pt x="12" y="15950"/>
                                        <a:pt x="25" y="15950"/>
                                      </a:cubicBezTo>
                                      <a:cubicBezTo>
                                        <a:pt x="39" y="15950"/>
                                        <a:pt x="50" y="15961"/>
                                        <a:pt x="50" y="15975"/>
                                      </a:cubicBezTo>
                                      <a:close/>
                                      <a:moveTo>
                                        <a:pt x="50" y="16525"/>
                                      </a:moveTo>
                                      <a:lnTo>
                                        <a:pt x="50" y="16875"/>
                                      </a:lnTo>
                                      <a:cubicBezTo>
                                        <a:pt x="50" y="16889"/>
                                        <a:pt x="39" y="16900"/>
                                        <a:pt x="25" y="16900"/>
                                      </a:cubicBezTo>
                                      <a:cubicBezTo>
                                        <a:pt x="12" y="16900"/>
                                        <a:pt x="0" y="16889"/>
                                        <a:pt x="0" y="16875"/>
                                      </a:cubicBezTo>
                                      <a:lnTo>
                                        <a:pt x="0" y="16525"/>
                                      </a:lnTo>
                                      <a:cubicBezTo>
                                        <a:pt x="0" y="16511"/>
                                        <a:pt x="12" y="16500"/>
                                        <a:pt x="25" y="16500"/>
                                      </a:cubicBezTo>
                                      <a:cubicBezTo>
                                        <a:pt x="39" y="16500"/>
                                        <a:pt x="50" y="16511"/>
                                        <a:pt x="50" y="16525"/>
                                      </a:cubicBezTo>
                                      <a:close/>
                                      <a:moveTo>
                                        <a:pt x="50" y="17075"/>
                                      </a:moveTo>
                                      <a:lnTo>
                                        <a:pt x="50" y="17191"/>
                                      </a:lnTo>
                                      <a:cubicBezTo>
                                        <a:pt x="50" y="17205"/>
                                        <a:pt x="39" y="17216"/>
                                        <a:pt x="25" y="17216"/>
                                      </a:cubicBezTo>
                                      <a:cubicBezTo>
                                        <a:pt x="12" y="17216"/>
                                        <a:pt x="0" y="17205"/>
                                        <a:pt x="0" y="17191"/>
                                      </a:cubicBezTo>
                                      <a:lnTo>
                                        <a:pt x="0" y="17075"/>
                                      </a:lnTo>
                                      <a:cubicBezTo>
                                        <a:pt x="0" y="17061"/>
                                        <a:pt x="12" y="17050"/>
                                        <a:pt x="25" y="17050"/>
                                      </a:cubicBezTo>
                                      <a:cubicBezTo>
                                        <a:pt x="39" y="17050"/>
                                        <a:pt x="50" y="17061"/>
                                        <a:pt x="50" y="1707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6350" cap="flat">
                                  <a:solidFill>
                                    <a:srgbClr val="000000"/>
                                  </a:solidFill>
                                  <a:prstDash val="solid"/>
                                  <a:bevel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94309" y="2634518"/>
                                  <a:ext cx="1181734" cy="384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37F39" w:rsidRDefault="00D37F39" w:rsidP="00D37F39">
                                    <w:pPr>
                                      <w:pStyle w:val="NormalWeb"/>
                                      <w:spacing w:before="0" w:beforeAutospacing="0" w:after="160" w:afterAutospacing="0" w:line="256" w:lineRule="auto"/>
                                    </w:pPr>
                                    <w:r>
                                      <w:rPr>
                                        <w:rFonts w:ascii="Calibri" w:eastAsia="Times New Roman" w:hAnsi="Calibri"/>
                                        <w:b/>
                                        <w:bCs/>
                                        <w:sz w:val="22"/>
                                        <w:szCs w:val="22"/>
                                      </w:rPr>
                                      <w:t>Front / Rear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c:wp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13245C" id="Canvas 55" o:spid="_x0000_s1031" editas="canvas" style="position:absolute;margin-left:309.55pt;margin-top:25.3pt;width:154.45pt;height:280.45pt;z-index:-251538944;mso-width-relative:margin;mso-height-relative:margin" coordsize="19615,35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32" type="#_x0000_t75" style="position:absolute;width:19615;height:35617;visibility:visible;mso-wrap-style:square">
                        <v:fill o:detectmouseclick="t"/>
                        <v:path o:connecttype="none"/>
                      </v:shape>
                      <v:rect id="Rectangle 25" o:spid="_x0000_s1033" style="position:absolute;left:292;top:25189;width:19260;height:6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6HfcUA&#10;AADbAAAADwAAAGRycy9kb3ducmV2LnhtbESPzWrDMBCE74W8g9hCb42UJjGNE9mUQKDQ9pAf6HWx&#10;NraptXIsxXbfPioUchxm5htmk4+2ET11vnasYTZVIIgLZ2ouNZyOu+dXED4gG2wck4Zf8pBnk4cN&#10;psYNvKf+EEoRIexT1FCF0KZS+qIii37qWuLonV1nMUTZldJ0OES4beSLUom0WHNcqLClbUXFz+Fq&#10;NWCyMJev8/zz+HFNcFWOarf8Vlo/PY5vaxCBxnAP/7ffjYblDP6+xB8g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zod9xQAAANsAAAAPAAAAAAAAAAAAAAAAAJgCAABkcnMv&#10;ZG93bnJldi54bWxQSwUGAAAAAAQABAD1AAAAigMAAAAA&#10;" stroked="f"/>
                      <v:rect id="Rectangle 5" o:spid="_x0000_s1034" style="position:absolute;left:359;top:1230;width:26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D37F39" w:rsidRDefault="00D37F39" w:rsidP="00D37F39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group id="Group 11" o:spid="_x0000_s1035" style="position:absolute;left:4931;top:15391;width:5015;height:4932;rotation:-494969fd" coordorigin="328,2010" coordsize="1458,14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oikzMQAAADbAAAA&#10;DwAAAAAAAAAAAAAAAACqAgAAZHJzL2Rvd25yZXYueG1sUEsFBgAAAAAEAAQA+gAAAJsDAAAAAA==&#10;">
                        <v:line id="Line 6" o:spid="_x0000_s1036" style="position:absolute;visibility:visible;mso-wrap-style:square" from="664,2010" to="1786,31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ITK8IAAADbAAAADwAAAGRycy9kb3ducmV2LnhtbESPQYvCMBSE78L+h/AEbzZVQd1qFBGE&#10;vahYvezt0TzbYvPSTbLa/fcbQfA4zMw3zHLdmUbcyfnasoJRkoIgLqyuuVRwOe+GcxA+IGtsLJOC&#10;P/KwXn30lphp++AT3fNQighhn6GCKoQ2k9IXFRn0iW2Jo3e1zmCI0pVSO3xEuGnkOE2n0mDNcaHC&#10;lrYVFbf81yhw5b79mU0OjU+P35/5YTPTE+uUGvS7zQJEoC68w6/2l1YwHsHzS/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YITK8IAAADbAAAADwAAAAAAAAAAAAAA&#10;AAChAgAAZHJzL2Rvd25yZXYueG1sUEsFBgAAAAAEAAQA+QAAAJADAAAAAA==&#10;" strokeweight=".65pt">
                          <v:stroke endcap="round"/>
                        </v:line>
                        <v:line id="Line 7" o:spid="_x0000_s1037" style="position:absolute;flip:x;visibility:visible;mso-wrap-style:square" from="329,2010" to="664,2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HsrcMAAADbAAAADwAAAGRycy9kb3ducmV2LnhtbESPQWvCQBSE74L/YXmCN90otNjUjVhp&#10;sNekgtfX7DMJyb4N2a1J+uu7hYLHYWa+YfaH0bTiTr2rLSvYrCMQxIXVNZcKLp/pagfCeWSNrWVS&#10;MJGDQzKf7THWduCM7rkvRYCwi1FB5X0XS+mKigy6te2Ig3ezvUEfZF9K3eMQ4KaV2yh6lgZrDgsV&#10;dnSqqGjyb6PglF/k9frz9ZIWN03Ne5RNeH5TarkYj68gPI3+Ef5vf2gF2yf4+xJ+gE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R7K3DAAAA2wAAAA8AAAAAAAAAAAAA&#10;AAAAoQIAAGRycy9kb3ducmV2LnhtbFBLBQYAAAAABAAEAPkAAACRAwAAAAA=&#10;" strokeweight=".65pt">
                          <v:stroke endcap="round"/>
                        </v:line>
                        <v:line id="Line 8" o:spid="_x0000_s1038" style="position:absolute;flip:y;visibility:visible;mso-wrap-style:square" from="328,2891" to="868,2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Ny2r4AAADbAAAADwAAAGRycy9kb3ducmV2LnhtbESPQQ/BQBSE7xL/YfMkbmw5CGUJQrgq&#10;ievTfdpG923TXZRfbyUSx8nMfJOZLRpTigfVrrCsYNCPQBCnVhecKTgdt70xCOeRNZaWScGLHCzm&#10;7dYMY22ffKBH4jMRIOxiVJB7X8VSujQng65vK+LgXW1t0AdZZ1LX+AxwU8phFI2kwYLDQo4VrXNK&#10;b8ndKFgnJ3k+vy+TbXrVdNtEhxfuVkp1O81yCsJT4//hX3uvFQxH8P0SfoCc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Gw3LavgAAANsAAAAPAAAAAAAAAAAAAAAAAKEC&#10;AABkcnMvZG93bnJldi54bWxQSwUGAAAAAAQABAD5AAAAjAMAAAAA&#10;" strokeweight=".65pt">
                          <v:stroke endcap="round"/>
                        </v:line>
                        <v:line id="Line 9" o:spid="_x0000_s1039" style="position:absolute;flip:x;visibility:visible;mso-wrap-style:square" from="810,2891" to="868,3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/XQcMAAADbAAAADwAAAGRycy9kb3ducmV2LnhtbESPQWvCQBSE74L/YXmCN93oobWpG7HS&#10;YK9JBa+v2WcSkn0bsluT9Nd3CwWPw8x8w+wPo2nFnXpXW1awWUcgiAuray4VXD7T1Q6E88gaW8uk&#10;YCIHh2Q+22Os7cAZ3XNfigBhF6OCyvsultIVFRl0a9sRB+9me4M+yL6UuschwE0rt1H0JA3WHBYq&#10;7OhUUdHk30bBKb/I6/Xn6yUtbpqa9yib8Pym1HIxHl9BeBr9I/zf/tAKts/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P10HDAAAA2wAAAA8AAAAAAAAAAAAA&#10;AAAAoQIAAGRycy9kb3ducmV2LnhtbFBLBQYAAAAABAAEAPkAAACRAwAAAAA=&#10;" strokeweight=".65pt">
                          <v:stroke endcap="round"/>
                        </v:line>
                        <v:line id="Line 10" o:spid="_x0000_s1040" style="position:absolute;flip:y;visibility:visible;mso-wrap-style:square" from="811,3130" to="1786,3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BDM7sAAADbAAAADwAAAGRycy9kb3ducmV2LnhtbERPzQ7BQBC+S7zDZiRubDkIZQlCuKom&#10;rqM72kZ3tukuytPbg8Txy/e/WLWmEk9qXGlZwWgYgSDOrC45V5Ce94MpCOeRNVaWScGbHKyW3c4C&#10;Y21ffKJn4nMRQtjFqKDwvo6ldFlBBt3Q1sSBu9nGoA+wyaVu8BXCTSXHUTSRBksODQXWtC0ouycP&#10;o2CbpPJy+Vxn++ym6b6LTm88bJTq99r1HISn1v/FP/dRKxiHseFL+AFy+Q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YEEMzuwAAANsAAAAPAAAAAAAAAAAAAAAAAKECAABk&#10;cnMvZG93bnJldi54bWxQSwUGAAAAAAQABAD5AAAAiQMAAAAA&#10;" strokeweight=".65pt">
                          <v:stroke endcap="round"/>
                        </v:line>
                      </v:group>
                      <v:shape id="Freeform 14" o:spid="_x0000_s1041" style="position:absolute;left:7846;top:7358;width:5728;height:9855;visibility:visible;mso-wrap-style:square;v-text-anchor:top" coordsize="902,1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K8EMIA&#10;AADbAAAADwAAAGRycy9kb3ducmV2LnhtbESP3YrCMBSE7wXfIRxh7zTVLiJdUykLipdr9QGOzbE/&#10;25x0m6j17TeC4OUwM98w681gWnGj3tWWFcxnEQjiwuqaSwWn43a6AuE8ssbWMil4kINNOh6tMdH2&#10;zge65b4UAcIuQQWV910ipSsqMuhmtiMO3sX2Bn2QfSl1j/cAN61cRNFSGqw5LFTY0XdFxW9+NQqy&#10;5uLN3yrf1o9jfG53h5/PuMmU+pgM2RcIT4N/h1/tvVYQz+H5JfwAm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UrwQwgAAANsAAAAPAAAAAAAAAAAAAAAAAJgCAABkcnMvZG93&#10;bnJldi54bWxQSwUGAAAAAAQABAD1AAAAhwMAAAAA&#10;" path="m,1552c576,1183,902,562,816,e" filled="f" strokeweight=".65pt">
                        <v:stroke endcap="round"/>
                        <v:path arrowok="t" o:connecttype="custom" o:connectlocs="0,985520;518160,0" o:connectangles="0,0"/>
                      </v:shape>
                      <v:line id="Line 15" o:spid="_x0000_s1042" style="position:absolute;visibility:visible;mso-wrap-style:square" from="9281,8577" to="16723,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kbgcQAAADbAAAADwAAAGRycy9kb3ducmV2LnhtbESPQWvCQBSE7wX/w/KE3pqNBmqNWUUK&#10;BS+1NPXi7ZF9ZoPZt3F31fTfdwuFHoeZ+YapNqPtxY186BwrmGU5COLG6Y5bBYevt6cXECEia+wd&#10;k4JvCrBZTx4qLLW78yfd6tiKBOFQogIT41BKGRpDFkPmBuLknZy3GJP0rdQe7wlueznP82dpseO0&#10;YHCgV0PNub5aBb59Hy6LYt+H/OO4rPfbhS6cV+pxOm5XICKN8T/8195pBcUcfr+k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iRuBxAAAANsAAAAPAAAAAAAAAAAA&#10;AAAAAKECAABkcnMvZG93bnJldi54bWxQSwUGAAAAAAQABAD5AAAAkgMAAAAA&#10;" strokeweight=".65pt">
                        <v:stroke endcap="round"/>
                      </v:line>
                      <v:oval id="Oval 17" o:spid="_x0000_s1043" style="position:absolute;left:8570;top:8025;width:1090;height:11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PLpcMA&#10;AADbAAAADwAAAGRycy9kb3ducmV2LnhtbESPQWsCMRSE7wX/Q3hCbzVbFZHVKCIIiye1hV4fyetm&#10;283LmsR121/fFAo9DjPzDbPeDq4VPYXYeFbwPClAEGtvGq4VvL4cnpYgYkI22HomBV8UYbsZPayx&#10;NP7OZ+ovqRYZwrFEBTalrpQyaksO48R3xNl798FhyjLU0gS8Z7hr5bQoFtJhw3nBYkd7S/rzcnMK&#10;jq4/6aqzAfVucXr7sNfqW16VehwPuxWIREP6D/+1K6NgNoffL/kH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PLpcMAAADbAAAADwAAAAAAAAAAAAAAAACYAgAAZHJzL2Rv&#10;d25yZXYueG1sUEsFBgAAAAAEAAQA9QAAAIgDAAAAAA==&#10;" fillcolor="black" strokeweight="0"/>
                      <v:group id="Group 20" o:spid="_x0000_s1044" style="position:absolute;left:11142;top:2352;width:3488;height:4962" coordorigin="1698,148" coordsize="568,8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    <v:oval id="Oval 18" o:spid="_x0000_s1045" style="position:absolute;left:1698;top:148;width:568;height:8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UyYcMA&#10;AADbAAAADwAAAGRycy9kb3ducmV2LnhtbESPzWrDMBCE74W8g9hCbo3sEkrjRjFOoJBr0pKf29ba&#10;WibWyliK7eTpq0Khx2FmvmGW+Wgb0VPna8cK0lkCgrh0uuZKwefH+9MrCB+QNTaOScGNPOSrycMS&#10;M+0G3lG/D5WIEPYZKjAhtJmUvjRk0c9cSxy9b9dZDFF2ldQdDhFuG/mcJC/SYs1xwWBLG0PlZX+1&#10;CkZeX3DztTgYy+W1Op6KM94LpaaPY/EGItAY/sN/7a1WME/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8UyYcMAAADbAAAADwAAAAAAAAAAAAAAAACYAgAAZHJzL2Rv&#10;d25yZXYueG1sUEsFBgAAAAAEAAQA9QAAAIgDAAAAAA==&#10;" strokeweight="0"/>
                        <v:oval id="Oval 19" o:spid="_x0000_s1046" style="position:absolute;left:1698;top:148;width:568;height:8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4JMMA&#10;AADbAAAADwAAAGRycy9kb3ducmV2LnhtbESPQWvCQBSE7wX/w/IEL6VuKqXY1FVsQOnVqNDjI/tM&#10;VrNvY3ZN0n/fFYQeh5n5hlmsBluLjlpvHCt4nSYgiAunDZcKDvvNyxyED8gaa8ek4Jc8rJajpwWm&#10;2vW8oy4PpYgQ9ikqqEJoUil9UZFFP3UNcfROrrUYomxLqVvsI9zWcpYk79Ki4bhQYUNZRcUlv1kF&#10;Q9Y8m10w1+7L/fT59qgv5+xDqcl4WH+CCDSE//Cj/a0VvM3g/iX+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u4JMMAAADbAAAADwAAAAAAAAAAAAAAAACYAgAAZHJzL2Rv&#10;d25yZXYueG1sUEsFBgAAAAAEAAQA9QAAAIgDAAAAAA==&#10;" filled="f" strokeweight=".65pt">
                          <v:stroke endcap="round"/>
                        </v:oval>
                      </v:group>
                      <v:shape id="Freeform 23" o:spid="_x0000_s1047" style="position:absolute;left:13378;top:25614;width:3784;height:642;visibility:visible;mso-wrap-style:square;v-text-anchor:top" coordsize="572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Jt+8IA&#10;AADbAAAADwAAAGRycy9kb3ducmV2LnhtbESP0WoCMRRE34X+Q7iFvmlWqW67NUoRWn0S1P2Ay+Z2&#10;d3FzkyZR1783guDjMDNnmPmyN504kw+tZQXjUQaCuLK65VpBefgZfoAIEVljZ5kUXCnAcvEymGOh&#10;7YV3dN7HWiQIhwIVNDG6QspQNWQwjKwjTt6f9QZjkr6W2uMlwU0nJ1k2kwZbTgsNOlo1VB33J6PA&#10;5//mOHVbU4Z1Xo5/3enTtlul3l777y8Qkfr4DD/aG63gfQr3L+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om37wgAAANsAAAAPAAAAAAAAAAAAAAAAAJgCAABkcnMvZG93&#10;bnJldi54bWxQSwUGAAAAAAQABAD1AAAAhwMAAAAA&#10;" path="m67,321r4987,12c5091,333,5121,363,5120,400v,37,-30,67,-66,67l67,455c30,455,,425,,388,1,351,30,321,67,321xm4921,r799,401l4920,800,4921,xe" fillcolor="black">
                        <v:stroke joinstyle="bevel"/>
                        <v:path arrowok="t" o:connecttype="custom" o:connectlocs="4432,25734;334304,26696;338670,32068;334304,37439;4432,36477;0,31105;4432,25734;325507,0;378358,32148;325441,64135;325507,0" o:connectangles="0,0,0,0,0,0,0,0,0,0,0"/>
                        <o:lock v:ext="edit" verticies="t"/>
                      </v:shape>
                      <v:shape id="Freeform 24" o:spid="_x0000_s1048" style="position:absolute;left:4612;top:25614;width:4372;height:648;visibility:visible;mso-wrap-style:square;v-text-anchor:top" coordsize="6247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wG878A&#10;AADbAAAADwAAAGRycy9kb3ducmV2LnhtbERPTYvCMBC9C/6HMII3TV3qslSjqLAgeNDtCl7HZmyL&#10;zaQk0dZ/bw4Le3y87+W6N414kvO1ZQWzaQKCuLC65lLB+fd78gXCB2SNjWVS8CIP69VwsMRM245/&#10;6JmHUsQQ9hkqqEJoMyl9UZFBP7UtceRu1hkMEbpSaoddDDeN/EiST2mw5thQYUu7iop7/jAKMDld&#10;T+f0kh9TN+/uh62svZZKjUf9ZgEiUB/+xX/uvVaQxrHxS/wBcvU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rAbzvwAAANsAAAAPAAAAAAAAAAAAAAAAAJgCAABkcnMvZG93bnJl&#10;di54bWxQSwUGAAAAAAQABAD1AAAAhAMAAAAA&#10;" path="m6181,461l667,467v-37,,-66,-30,-67,-67c600,364,630,334,667,334r5513,-6c6217,328,6247,358,6247,394v,37,-30,67,-66,67xm801,800l,401,800,r1,800xe" fillcolor="black">
                        <v:stroke joinstyle="bevel"/>
                        <v:path arrowok="t" o:connecttype="custom" o:connectlocs="432631,37324;46686,37809;41996,32385;46686,27041;432561,26556;437251,31899;432631,37324;56065,64770;0,32466;55995,0;56065,64770" o:connectangles="0,0,0,0,0,0,0,0,0,0,0"/>
                        <o:lock v:ext="edit" verticies="t"/>
                      </v:shape>
                      <v:rect id="Rectangle 26" o:spid="_x0000_s1049" style="position:absolute;left:3899;top:28903;width:14846;height:19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N1TsMA&#10;AADbAAAADwAAAGRycy9kb3ducmV2LnhtbESP3WoCMRSE7wu+QzhC72p2xUpdjaKCWApe+PMAh81x&#10;s7o5WZOo27dvCoVeDjPzDTNbdLYRD/KhdqwgH2QgiEuna64UnI6btw8QISJrbByTgm8KsJj3XmZY&#10;aPfkPT0OsRIJwqFABSbGtpAylIYshoFriZN3dt5iTNJXUnt8Jrht5DDLxtJizWnBYEtrQ+X1cLcK&#10;aLXdTy7LYHbS5yHffY0no+1Nqdd+t5yCiNTF//Bf+1MreB/C75f0A+T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N1TsMAAADbAAAADwAAAAAAAAAAAAAAAACYAgAAZHJzL2Rv&#10;d25yZXYueG1sUEsFBgAAAAAEAAQA9QAAAIgDAAAAAA==&#10;" filled="f" stroked="f">
                        <v:textbox inset="0,0,0,0">
                          <w:txbxContent>
                            <w:p w:rsidR="00D37F39" w:rsidRDefault="00D37F39" w:rsidP="00D37F39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Overall width of severe scoliosis</w:t>
                              </w:r>
                            </w:p>
                            <w:p w:rsidR="00D37F39" w:rsidRDefault="00D37F39" w:rsidP="00D37F39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28" o:spid="_x0000_s1050" style="position:absolute;left:17689;top:29539;width:260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D37F39" w:rsidRDefault="00D37F39" w:rsidP="00D37F39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oval id="Oval 93" o:spid="_x0000_s1051" style="position:absolute;left:9985;top:18663;width:1086;height:1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wM68MA&#10;AADbAAAADwAAAGRycy9kb3ducmV2LnhtbESPQWsCMRSE7wX/Q3hCbzXbClJXo4ggLJ7UFnp9JK+b&#10;bTcva5KuW3+9EQo9DjPzDbNcD64VPYXYeFbwPClAEGtvGq4VvL/tnl5BxIRssPVMCn4pwno1elhi&#10;afyFj9SfUi0yhGOJCmxKXSll1JYcxonviLP36YPDlGWopQl4yXDXypeimEmHDecFix1tLenv049T&#10;sHf9QVedDag3s8PHlz1XV3lW6nE8bBYgEg3pP/zXroyC+RTuX/IP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wM68MAAADbAAAADwAAAAAAAAAAAAAAAACYAgAAZHJzL2Rv&#10;d25yZXYueG1sUEsFBgAAAAAEAAQA9QAAAIgDAAAAAA==&#10;" fillcolor="black" strokeweight="0"/>
                      <v:oval id="Oval 94" o:spid="_x0000_s1052" style="position:absolute;left:4726;top:14668;width:1085;height:1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WUn8MA&#10;AADbAAAADwAAAGRycy9kb3ducmV2LnhtbESPQWsCMRSE7wX/Q3hCbzXbIlJXo4ggLJ7UFnp9JK+b&#10;bTcva5KuW3+9EQo9DjPzDbNcD64VPYXYeFbwPClAEGtvGq4VvL/tnl5BxIRssPVMCn4pwno1elhi&#10;afyFj9SfUi0yhGOJCmxKXSll1JYcxonviLP36YPDlGWopQl4yXDXypeimEmHDecFix1tLenv049T&#10;sHf9QVedDag3s8PHlz1XV3lW6nE8bBYgEg3pP/zXroyC+RTuX/IP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UWUn8MAAADbAAAADwAAAAAAAAAAAAAAAACYAgAAZHJzL2Rv&#10;d25yZXYueG1sUEsFBgAAAAAEAAQA9QAAAIgDAAAAAA==&#10;" fillcolor="black" strokeweight="0"/>
                      <v:oval id="Oval 95" o:spid="_x0000_s1053" style="position:absolute;left:15953;top:8026;width:1086;height:1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kxBMMA&#10;AADbAAAADwAAAGRycy9kb3ducmV2LnhtbESPQWsCMRSE7wX/Q3hCbzXbglJXo4ggLJ7UFnp9JK+b&#10;bTcva5KuW3+9EQo9DjPzDbNcD64VPYXYeFbwPClAEGtvGq4VvL/tnl5BxIRssPVMCn4pwno1elhi&#10;afyFj9SfUi0yhGOJCmxKXSll1JYcxonviLP36YPDlGWopQl4yXDXypeimEmHDecFix1tLenv049T&#10;sHf9QVedDag3s8PHlz1XV3lW6nE8bBYgEg3pP/zXroyC+RTuX/IP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kxBMMAAADbAAAADwAAAAAAAAAAAAAAAACYAgAAZHJzL2Rv&#10;d25yZXYueG1sUEsFBgAAAAAEAAQA9QAAAIgDAAAAAA==&#10;" fillcolor="black" strokeweight="0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96" o:spid="_x0000_s1054" type="#_x0000_t202" style="position:absolute;left:8996;top:24181;width:4134;height:29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HhssQA&#10;AADcAAAADwAAAGRycy9kb3ducmV2LnhtbERPS2vCQBC+F/wPywheim5UqpK6ioh94E2jlt6G7DQJ&#10;ZmdDdpvEf+8WCt7m43vOct2ZUjRUu8KygvEoAkGcWl1wpuCUvA0XIJxH1lhaJgU3crBe9Z6WGGvb&#10;8oGao89ECGEXo4Lc+yqW0qU5GXQjWxEH7sfWBn2AdSZ1jW0IN6WcRNFMGiw4NORY0Tan9Hr8NQq+&#10;n7Ovvevez+30ZVrtPppkftGJUoN+t3kF4anzD/G/+1OH+bMJ/D0TLp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x4bLEAAAA3AAAAA8AAAAAAAAAAAAAAAAAmAIAAGRycy9k&#10;b3ducmV2LnhtbFBLBQYAAAAABAAEAPUAAACJAwAAAAA=&#10;" fillcolor="white [3201]" stroked="f" strokeweight=".5pt">
                        <v:textbox>
                          <w:txbxContent>
                            <w:p w:rsidR="00D37F39" w:rsidRPr="00FF0C19" w:rsidRDefault="00D37F39" w:rsidP="00D37F39">
                              <w:pPr>
                                <w:pStyle w:val="Header"/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ermStart w:id="427820389" w:edGrp="everyone"/>
                              <w:permEnd w:id="427820389"/>
                            </w:p>
                          </w:txbxContent>
                        </v:textbox>
                      </v:shape>
                      <v:shape id="Freeform 115" o:spid="_x0000_s1055" style="position:absolute;left:4588;top:397;width:63;height:25527;visibility:visible;mso-wrap-style:square;v-text-anchor:top" coordsize="50,17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azbcMA&#10;AADcAAAADwAAAGRycy9kb3ducmV2LnhtbERP22oCMRB9L/QfwhR8q4lSS9kapUiFCkrR+gHDZnaz&#10;7WayTaK7/r0RCn2bw7nOfDm4VpwpxMazhslYgSAuvWm41nD8Wj++gIgJ2WDrmTRcKMJycX83x8L4&#10;nvd0PqRa5BCOBWqwKXWFlLG05DCOfUecucoHhynDUEsTsM/hrpVTpZ6lw4Zzg8WOVpbKn8PJaVBq&#10;szq+f3/uhu1TqPrfy3Ztq6j16GF4ewWRaEj/4j/3h8nzJzO4PZMvkI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azbcMAAADcAAAADwAAAAAAAAAAAAAAAACYAgAAZHJzL2Rv&#10;d25yZXYueG1sUEsFBgAAAAAEAAQA9QAAAIgDAAAAAA==&#10;" path="m50,25r,350c50,389,39,400,25,400,12,400,,389,,375l,25c,11,12,,25,,39,,50,11,50,25xm50,575r,350c50,939,39,950,25,950,12,950,,939,,925l,575c,561,12,550,25,550v14,,25,11,25,25xm50,1125r,350c50,1489,39,1500,25,1500,12,1500,,1489,,1475l,1125v,-14,12,-25,25,-25c39,1100,50,1111,50,1125xm50,1675r,350c50,2039,39,2050,25,2050,12,2050,,2039,,2025l,1675v,-14,12,-25,25,-25c39,1650,50,1661,50,1675xm50,2225r,350c50,2589,39,2600,25,2600,12,2600,,2589,,2575l,2225v,-14,12,-25,25,-25c39,2200,50,2211,50,2225xm50,2775r,350c50,3139,39,3150,25,3150,12,3150,,3139,,3125l,2775v,-14,12,-25,25,-25c39,2750,50,2761,50,2775xm50,3325r,350c50,3689,39,3700,25,3700,12,3700,,3689,,3675l,3325v,-14,12,-25,25,-25c39,3300,50,3311,50,3325xm50,3875r,350c50,4239,39,4250,25,4250,12,4250,,4239,,4225l,3875v,-14,12,-25,25,-25c39,3850,50,3861,50,3875xm50,4425r,350c50,4789,39,4800,25,4800,12,4800,,4789,,4775l,4425v,-14,12,-25,25,-25c39,4400,50,4411,50,4425xm50,4975r,350c50,5339,39,5350,25,5350,12,5350,,5339,,5325l,4975v,-14,12,-25,25,-25c39,4950,50,4961,50,4975xm50,5525r,350c50,5889,39,5900,25,5900,12,5900,,5889,,5875l,5525v,-14,12,-25,25,-25c39,5500,50,5511,50,5525xm50,6075r,350c50,6439,39,6450,25,6450,12,6450,,6439,,6425l,6075v,-14,12,-25,25,-25c39,6050,50,6061,50,6075xm50,6625r,350c50,6989,39,7000,25,7000,12,7000,,6989,,6975l,6625v,-14,12,-25,25,-25c39,6600,50,6611,50,6625xm50,7175r,350c50,7539,39,7550,25,7550,12,7550,,7539,,7525l,7175v,-14,12,-25,25,-25c39,7150,50,7161,50,7175xm50,7725r,350c50,8089,39,8100,25,8100,12,8100,,8089,,8075l,7725v,-14,12,-25,25,-25c39,7700,50,7711,50,7725xm50,8275r,350c50,8639,39,8650,25,8650,12,8650,,8639,,8625l,8275v,-14,12,-25,25,-25c39,8250,50,8261,50,8275xm50,8825r,350c50,9189,39,9200,25,9200,12,9200,,9189,,9175l,8825v,-14,12,-25,25,-25c39,8800,50,8811,50,8825xm50,9375r,350c50,9739,39,9750,25,9750,12,9750,,9739,,9725l,9375v,-14,12,-25,25,-25c39,9350,50,9361,50,9375xm50,9925r,350c50,10289,39,10300,25,10300v-13,,-25,-11,-25,-25l,9925v,-14,12,-25,25,-25c39,9900,50,9911,50,9925xm50,10475r,350c50,10839,39,10850,25,10850v-13,,-25,-11,-25,-25l,10475v,-14,12,-25,25,-25c39,10450,50,10461,50,10475xm50,11025r,350c50,11389,39,11400,25,11400v-13,,-25,-11,-25,-25l,11025v,-14,12,-25,25,-25c39,11000,50,11011,50,11025xm50,11575r,350c50,11939,39,11950,25,11950v-13,,-25,-11,-25,-25l,11575v,-14,12,-25,25,-25c39,11550,50,11561,50,11575xm50,12125r,350c50,12489,39,12500,25,12500v-13,,-25,-11,-25,-25l,12125v,-14,12,-25,25,-25c39,12100,50,12111,50,12125xm50,12675r,350c50,13039,39,13050,25,13050v-13,,-25,-11,-25,-25l,12675v,-14,12,-25,25,-25c39,12650,50,12661,50,12675xm50,13225r,350c50,13589,39,13600,25,13600v-13,,-25,-11,-25,-25l,13225v,-14,12,-25,25,-25c39,13200,50,13211,50,13225xm50,13775r,350c50,14139,39,14150,25,14150v-13,,-25,-11,-25,-25l,13775v,-14,12,-25,25,-25c39,13750,50,13761,50,13775xm50,14325r,350c50,14689,39,14700,25,14700v-13,,-25,-11,-25,-25l,14325v,-14,12,-25,25,-25c39,14300,50,14311,50,14325xm50,14875r,350c50,15239,39,15250,25,15250v-13,,-25,-11,-25,-25l,14875v,-14,12,-25,25,-25c39,14850,50,14861,50,14875xm50,15425r,350c50,15789,39,15800,25,15800v-13,,-25,-11,-25,-25l,15425v,-14,12,-25,25,-25c39,15400,50,15411,50,15425xm50,15975r,350c50,16339,39,16350,25,16350v-13,,-25,-11,-25,-25l,15975v,-14,12,-25,25,-25c39,15950,50,15961,50,15975xm50,16525r,350c50,16889,39,16900,25,16900v-13,,-25,-11,-25,-25l,16525v,-14,12,-25,25,-25c39,16500,50,16511,50,16525xm50,17075r,116c50,17205,39,17216,25,17216v-13,,-25,-11,-25,-25l,17075v,-14,12,-25,25,-25c39,17050,50,17061,50,17075xe" fillcolor="black" strokeweight=".5pt">
                        <v:stroke joinstyle="bevel"/>
                        <v:path arrowok="t" o:connecttype="custom" o:connectlocs="0,55603;6350,85258;0,85258;6350,218705;3175,163102;3175,303963;6350,248360;0,381808;6350,411463;0,411463;6350,544910;3175,489307;3175,630168;6350,574565;0,708012;6350,737667;0,737667;6350,871115;3175,815512;3175,956373;6350,900770;0,1034217;6350,1063872;0,1063872;6350,1197319;3175,1141716;3175,1282578;6350,1226974;0,1360422;6350,1390077;0,1390077;6350,1523524;3175,1467921;3175,1608782;6350,1553179;0,1686627;6350,1716282;0,1716282;6350,1849729;3175,1794126;3175,1934987;6350,1879384;0,2012831;6350,2042486;0,2042486;6350,2175934;3175,2120331;3175,2261192;6350,2205589;0,2339036;6350,2368691;0,2368691;6350,2502138;3175,2446535;3175,2552700;6350,2531793" o:connectangles="0,0,0,0,0,0,0,0,0,0,0,0,0,0,0,0,0,0,0,0,0,0,0,0,0,0,0,0,0,0,0,0,0,0,0,0,0,0,0,0,0,0,0,0,0,0,0,0,0,0,0,0,0,0,0,0"/>
                        <o:lock v:ext="edit" verticies="t"/>
                      </v:shape>
                      <v:shape id="Freeform 116" o:spid="_x0000_s1056" style="position:absolute;left:17162;top:397;width:63;height:25527;visibility:visible;mso-wrap-style:square;v-text-anchor:top" coordsize="50,17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tGsIA&#10;AADcAAAADwAAAGRycy9kb3ducmV2LnhtbERP22oCMRB9L/QfwhR8q4kiUrZGKVLBgiJVP2DYzG62&#10;3Uy2Sequf2+EQt/mcK6zWA2uFRcKsfGsYTJWIIhLbxquNZxPm+cXEDEhG2w9k4YrRVgtHx8WWBjf&#10;8yddjqkWOYRjgRpsSl0hZSwtOYxj3xFnrvLBYcow1NIE7HO4a+VUqbl02HBusNjR2lL5ffx1GpT6&#10;WJ/fvw77YTcLVf9z3W1sFbUePQ1vryASDelf/Ofemjx/Mof7M/kC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pC0awgAAANwAAAAPAAAAAAAAAAAAAAAAAJgCAABkcnMvZG93&#10;bnJldi54bWxQSwUGAAAAAAQABAD1AAAAhwMAAAAA&#10;" path="m50,25r,350c50,389,39,400,25,400,12,400,,389,,375l,25c,11,12,,25,,39,,50,11,50,25xm50,575r,350c50,939,39,950,25,950,12,950,,939,,925l,575c,561,12,550,25,550v14,,25,11,25,25xm50,1125r,350c50,1489,39,1500,25,1500,12,1500,,1489,,1475l,1125v,-14,12,-25,25,-25c39,1100,50,1111,50,1125xm50,1675r,350c50,2039,39,2050,25,2050,12,2050,,2039,,2025l,1675v,-14,12,-25,25,-25c39,1650,50,1661,50,1675xm50,2225r,350c50,2589,39,2600,25,2600,12,2600,,2589,,2575l,2225v,-14,12,-25,25,-25c39,2200,50,2211,50,2225xm50,2775r,350c50,3139,39,3150,25,3150,12,3150,,3139,,3125l,2775v,-14,12,-25,25,-25c39,2750,50,2761,50,2775xm50,3325r,350c50,3689,39,3700,25,3700,12,3700,,3689,,3675l,3325v,-14,12,-25,25,-25c39,3300,50,3311,50,3325xm50,3875r,350c50,4239,39,4250,25,4250,12,4250,,4239,,4225l,3875v,-14,12,-25,25,-25c39,3850,50,3861,50,3875xm50,4425r,350c50,4789,39,4800,25,4800,12,4800,,4789,,4775l,4425v,-14,12,-25,25,-25c39,4400,50,4411,50,4425xm50,4975r,350c50,5339,39,5350,25,5350,12,5350,,5339,,5325l,4975v,-14,12,-25,25,-25c39,4950,50,4961,50,4975xm50,5525r,350c50,5889,39,5900,25,5900,12,5900,,5889,,5875l,5525v,-14,12,-25,25,-25c39,5500,50,5511,50,5525xm50,6075r,350c50,6439,39,6450,25,6450,12,6450,,6439,,6425l,6075v,-14,12,-25,25,-25c39,6050,50,6061,50,6075xm50,6625r,350c50,6989,39,7000,25,7000,12,7000,,6989,,6975l,6625v,-14,12,-25,25,-25c39,6600,50,6611,50,6625xm50,7175r,350c50,7539,39,7550,25,7550,12,7550,,7539,,7525l,7175v,-14,12,-25,25,-25c39,7150,50,7161,50,7175xm50,7725r,350c50,8089,39,8100,25,8100,12,8100,,8089,,8075l,7725v,-14,12,-25,25,-25c39,7700,50,7711,50,7725xm50,8275r,350c50,8639,39,8650,25,8650,12,8650,,8639,,8625l,8275v,-14,12,-25,25,-25c39,8250,50,8261,50,8275xm50,8825r,350c50,9189,39,9200,25,9200,12,9200,,9189,,9175l,8825v,-14,12,-25,25,-25c39,8800,50,8811,50,8825xm50,9375r,350c50,9739,39,9750,25,9750,12,9750,,9739,,9725l,9375v,-14,12,-25,25,-25c39,9350,50,9361,50,9375xm50,9925r,350c50,10289,39,10300,25,10300v-13,,-25,-11,-25,-25l,9925v,-14,12,-25,25,-25c39,9900,50,9911,50,9925xm50,10475r,350c50,10839,39,10850,25,10850v-13,,-25,-11,-25,-25l,10475v,-14,12,-25,25,-25c39,10450,50,10461,50,10475xm50,11025r,350c50,11389,39,11400,25,11400v-13,,-25,-11,-25,-25l,11025v,-14,12,-25,25,-25c39,11000,50,11011,50,11025xm50,11575r,350c50,11939,39,11950,25,11950v-13,,-25,-11,-25,-25l,11575v,-14,12,-25,25,-25c39,11550,50,11561,50,11575xm50,12125r,350c50,12489,39,12500,25,12500v-13,,-25,-11,-25,-25l,12125v,-14,12,-25,25,-25c39,12100,50,12111,50,12125xm50,12675r,350c50,13039,39,13050,25,13050v-13,,-25,-11,-25,-25l,12675v,-14,12,-25,25,-25c39,12650,50,12661,50,12675xm50,13225r,350c50,13589,39,13600,25,13600v-13,,-25,-11,-25,-25l,13225v,-14,12,-25,25,-25c39,13200,50,13211,50,13225xm50,13775r,350c50,14139,39,14150,25,14150v-13,,-25,-11,-25,-25l,13775v,-14,12,-25,25,-25c39,13750,50,13761,50,13775xm50,14325r,350c50,14689,39,14700,25,14700v-13,,-25,-11,-25,-25l,14325v,-14,12,-25,25,-25c39,14300,50,14311,50,14325xm50,14875r,350c50,15239,39,15250,25,15250v-13,,-25,-11,-25,-25l,14875v,-14,12,-25,25,-25c39,14850,50,14861,50,14875xm50,15425r,350c50,15789,39,15800,25,15800v-13,,-25,-11,-25,-25l,15425v,-14,12,-25,25,-25c39,15400,50,15411,50,15425xm50,15975r,350c50,16339,39,16350,25,16350v-13,,-25,-11,-25,-25l,15975v,-14,12,-25,25,-25c39,15950,50,15961,50,15975xm50,16525r,350c50,16889,39,16900,25,16900v-13,,-25,-11,-25,-25l,16525v,-14,12,-25,25,-25c39,16500,50,16511,50,16525xm50,17075r,116c50,17205,39,17216,25,17216v-13,,-25,-11,-25,-25l,17075v,-14,12,-25,25,-25c39,17050,50,17061,50,17075xe" fillcolor="black" strokeweight=".5pt">
                        <v:stroke joinstyle="bevel"/>
                        <v:path arrowok="t" o:connecttype="custom" o:connectlocs="0,55603;6350,85258;0,85258;6350,218705;3175,163102;3175,303963;6350,248360;0,381808;6350,411463;0,411463;6350,544910;3175,489307;3175,630168;6350,574565;0,708012;6350,737667;0,737667;6350,871115;3175,815512;3175,956373;6350,900770;0,1034217;6350,1063872;0,1063872;6350,1197319;3175,1141716;3175,1282578;6350,1226974;0,1360422;6350,1390077;0,1390077;6350,1523524;3175,1467921;3175,1608782;6350,1553179;0,1686627;6350,1716282;0,1716282;6350,1849729;3175,1794126;3175,1934987;6350,1879384;0,2012831;6350,2042486;0,2042486;6350,2175934;3175,2120331;3175,2261192;6350,2205589;0,2339036;6350,2368691;0,2368691;6350,2502138;3175,2446535;3175,2552700;6350,2531793" o:connectangles="0,0,0,0,0,0,0,0,0,0,0,0,0,0,0,0,0,0,0,0,0,0,0,0,0,0,0,0,0,0,0,0,0,0,0,0,0,0,0,0,0,0,0,0,0,0,0,0,0,0,0,0,0,0,0,0"/>
                        <o:lock v:ext="edit" verticies="t"/>
                      </v:shape>
                      <v:shape id="Text Box 2" o:spid="_x0000_s1057" type="#_x0000_t202" style="position:absolute;left:6943;top:26345;width:11817;height:38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h4RMMA&#10;AADcAAAADwAAAGRycy9kb3ducmV2LnhtbESPQU/DMAyF70j7D5EncWPpQKCpLJumAdIOXNi6u9WY&#10;plrjVI1Zu3+PD0jcbL3n9z6vt1PszJWG3CZ2sFwUYIjr5FtuHFSnj4cVmCzIHrvE5OBGGbab2d0a&#10;S59G/qLrURqjIZxLdBBE+tLaXAeKmBepJ1btOw0RRdehsX7AUcNjZx+L4sVGbFkbAva0D1Rfjj/R&#10;gYjfLW/Ve8yH8/T5NoaifsbKufv5tHsFIzTJv/nv+uAV/0nx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h4RMMAAADcAAAADwAAAAAAAAAAAAAAAACYAgAAZHJzL2Rv&#10;d25yZXYueG1sUEsFBgAAAAAEAAQA9QAAAIgDAAAAAA==&#10;" filled="f" stroked="f">
                        <v:textbox style="mso-fit-shape-to-text:t">
                          <w:txbxContent>
                            <w:p w:rsidR="00D37F39" w:rsidRDefault="00D37F39" w:rsidP="00D37F39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Front / Rear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37F39">
              <w:rPr>
                <w:rFonts w:ascii="Calibri" w:hAnsi="Calibri"/>
                <w:b/>
                <w:noProof/>
                <w:lang w:val="en-NZ" w:eastAsia="en-NZ"/>
              </w:rPr>
              <mc:AlternateContent>
                <mc:Choice Requires="wpc">
                  <w:drawing>
                    <wp:anchor distT="0" distB="0" distL="114300" distR="114300" simplePos="0" relativeHeight="251775488" behindDoc="0" locked="0" layoutInCell="1" allowOverlap="1" wp14:anchorId="11C5621B" wp14:editId="5C516E30">
                      <wp:simplePos x="0" y="0"/>
                      <wp:positionH relativeFrom="column">
                        <wp:posOffset>624840</wp:posOffset>
                      </wp:positionH>
                      <wp:positionV relativeFrom="paragraph">
                        <wp:posOffset>342265</wp:posOffset>
                      </wp:positionV>
                      <wp:extent cx="2118995" cy="3498850"/>
                      <wp:effectExtent l="0" t="0" r="0" b="0"/>
                      <wp:wrapNone/>
                      <wp:docPr id="80" name="Canvas 8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g:wgp>
                              <wpg:cNvPr id="82" name="Group 82"/>
                              <wpg:cNvGrpSpPr/>
                              <wpg:grpSpPr>
                                <a:xfrm>
                                  <a:off x="37268" y="0"/>
                                  <a:ext cx="1941742" cy="3033251"/>
                                  <a:chOff x="1270" y="0"/>
                                  <a:chExt cx="1941742" cy="3033251"/>
                                </a:xfrm>
                              </wpg:grpSpPr>
                              <wps:wsp>
                                <wps:cNvPr id="152" name="Rectangle 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270" y="0"/>
                                    <a:ext cx="26035" cy="175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D37F39" w:rsidRDefault="00D37F39" w:rsidP="00D37F39">
                                      <w:r>
                                        <w:rPr>
                                          <w:rFonts w:ascii="Calibri" w:hAnsi="Calibri" w:cs="Calibri"/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>
                                  <a:spAutoFit/>
                                </wps:bodyPr>
                              </wps:wsp>
                              <wps:wsp>
                                <wps:cNvPr id="153" name="Line 29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05516" y="471170"/>
                                    <a:ext cx="105089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7620" cap="rnd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4" name="Line 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97565" y="471170"/>
                                    <a:ext cx="274163" cy="60233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7620" cap="rnd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5" name="Line 31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671728" y="787585"/>
                                    <a:ext cx="225557" cy="28591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7620" cap="rnd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6" name="Line 3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97285" y="787585"/>
                                    <a:ext cx="241441" cy="28591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7620" cap="rnd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7" name="Line 33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138726" y="471170"/>
                                    <a:ext cx="317686" cy="60233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7620" cap="rnd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9" name="Line 35"/>
                                <wps:cNvCnPr>
                                  <a:cxnSpLocks noChangeShapeType="1"/>
                                  <a:endCxn id="125" idx="0"/>
                                </wps:cNvCnPr>
                                <wps:spPr bwMode="auto">
                                  <a:xfrm>
                                    <a:off x="1359535" y="656590"/>
                                    <a:ext cx="351248" cy="76045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7620" cap="rnd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6" name="Line 38"/>
                                <wps:cNvCnPr>
                                  <a:cxnSpLocks noChangeShapeType="1"/>
                                  <a:endCxn id="124" idx="5"/>
                                </wps:cNvCnPr>
                                <wps:spPr bwMode="auto">
                                  <a:xfrm>
                                    <a:off x="445342" y="691764"/>
                                    <a:ext cx="368030" cy="82356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7620" cap="rnd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8" name="Line 4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68350" y="1532255"/>
                                    <a:ext cx="0" cy="5638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540" cap="rnd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9" name="Line 4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709420" y="1508760"/>
                                    <a:ext cx="0" cy="58737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540" cap="rnd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2" name="Freeform 44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1318035" y="2536464"/>
                                    <a:ext cx="447040" cy="59690"/>
                                  </a:xfrm>
                                  <a:custGeom>
                                    <a:avLst/>
                                    <a:gdLst>
                                      <a:gd name="T0" fmla="*/ 33 w 2863"/>
                                      <a:gd name="T1" fmla="*/ 167 h 400"/>
                                      <a:gd name="T2" fmla="*/ 2530 w 2863"/>
                                      <a:gd name="T3" fmla="*/ 167 h 400"/>
                                      <a:gd name="T4" fmla="*/ 2563 w 2863"/>
                                      <a:gd name="T5" fmla="*/ 200 h 400"/>
                                      <a:gd name="T6" fmla="*/ 2530 w 2863"/>
                                      <a:gd name="T7" fmla="*/ 233 h 400"/>
                                      <a:gd name="T8" fmla="*/ 33 w 2863"/>
                                      <a:gd name="T9" fmla="*/ 233 h 400"/>
                                      <a:gd name="T10" fmla="*/ 0 w 2863"/>
                                      <a:gd name="T11" fmla="*/ 200 h 400"/>
                                      <a:gd name="T12" fmla="*/ 33 w 2863"/>
                                      <a:gd name="T13" fmla="*/ 167 h 400"/>
                                      <a:gd name="T14" fmla="*/ 2463 w 2863"/>
                                      <a:gd name="T15" fmla="*/ 0 h 400"/>
                                      <a:gd name="T16" fmla="*/ 2863 w 2863"/>
                                      <a:gd name="T17" fmla="*/ 200 h 400"/>
                                      <a:gd name="T18" fmla="*/ 2463 w 2863"/>
                                      <a:gd name="T19" fmla="*/ 400 h 400"/>
                                      <a:gd name="T20" fmla="*/ 2463 w 2863"/>
                                      <a:gd name="T21" fmla="*/ 0 h 4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2863" h="400">
                                        <a:moveTo>
                                          <a:pt x="33" y="167"/>
                                        </a:moveTo>
                                        <a:lnTo>
                                          <a:pt x="2530" y="167"/>
                                        </a:lnTo>
                                        <a:cubicBezTo>
                                          <a:pt x="2548" y="167"/>
                                          <a:pt x="2563" y="182"/>
                                          <a:pt x="2563" y="200"/>
                                        </a:cubicBezTo>
                                        <a:cubicBezTo>
                                          <a:pt x="2563" y="219"/>
                                          <a:pt x="2548" y="233"/>
                                          <a:pt x="2530" y="233"/>
                                        </a:cubicBezTo>
                                        <a:lnTo>
                                          <a:pt x="33" y="233"/>
                                        </a:lnTo>
                                        <a:cubicBezTo>
                                          <a:pt x="15" y="233"/>
                                          <a:pt x="0" y="219"/>
                                          <a:pt x="0" y="200"/>
                                        </a:cubicBezTo>
                                        <a:cubicBezTo>
                                          <a:pt x="0" y="182"/>
                                          <a:pt x="15" y="167"/>
                                          <a:pt x="33" y="167"/>
                                        </a:cubicBezTo>
                                        <a:close/>
                                        <a:moveTo>
                                          <a:pt x="2463" y="0"/>
                                        </a:moveTo>
                                        <a:lnTo>
                                          <a:pt x="2863" y="200"/>
                                        </a:lnTo>
                                        <a:lnTo>
                                          <a:pt x="2463" y="400"/>
                                        </a:lnTo>
                                        <a:lnTo>
                                          <a:pt x="246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" name="Freeform 45"/>
                                <wps:cNvSpPr>
                                  <a:spLocks noEditPoints="1"/>
                                </wps:cNvSpPr>
                                <wps:spPr bwMode="auto">
                                  <a:xfrm>
                                    <a:off x="369927" y="2522935"/>
                                    <a:ext cx="419735" cy="59690"/>
                                  </a:xfrm>
                                  <a:custGeom>
                                    <a:avLst/>
                                    <a:gdLst>
                                      <a:gd name="T0" fmla="*/ 2654 w 2687"/>
                                      <a:gd name="T1" fmla="*/ 227 h 400"/>
                                      <a:gd name="T2" fmla="*/ 334 w 2687"/>
                                      <a:gd name="T3" fmla="*/ 233 h 400"/>
                                      <a:gd name="T4" fmla="*/ 300 w 2687"/>
                                      <a:gd name="T5" fmla="*/ 200 h 400"/>
                                      <a:gd name="T6" fmla="*/ 334 w 2687"/>
                                      <a:gd name="T7" fmla="*/ 167 h 400"/>
                                      <a:gd name="T8" fmla="*/ 2654 w 2687"/>
                                      <a:gd name="T9" fmla="*/ 161 h 400"/>
                                      <a:gd name="T10" fmla="*/ 2687 w 2687"/>
                                      <a:gd name="T11" fmla="*/ 194 h 400"/>
                                      <a:gd name="T12" fmla="*/ 2654 w 2687"/>
                                      <a:gd name="T13" fmla="*/ 227 h 400"/>
                                      <a:gd name="T14" fmla="*/ 401 w 2687"/>
                                      <a:gd name="T15" fmla="*/ 400 h 400"/>
                                      <a:gd name="T16" fmla="*/ 0 w 2687"/>
                                      <a:gd name="T17" fmla="*/ 201 h 400"/>
                                      <a:gd name="T18" fmla="*/ 400 w 2687"/>
                                      <a:gd name="T19" fmla="*/ 0 h 400"/>
                                      <a:gd name="T20" fmla="*/ 401 w 2687"/>
                                      <a:gd name="T21" fmla="*/ 400 h 4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2687" h="400">
                                        <a:moveTo>
                                          <a:pt x="2654" y="227"/>
                                        </a:moveTo>
                                        <a:lnTo>
                                          <a:pt x="334" y="233"/>
                                        </a:lnTo>
                                        <a:cubicBezTo>
                                          <a:pt x="315" y="233"/>
                                          <a:pt x="301" y="218"/>
                                          <a:pt x="300" y="200"/>
                                        </a:cubicBezTo>
                                        <a:cubicBezTo>
                                          <a:pt x="300" y="182"/>
                                          <a:pt x="315" y="167"/>
                                          <a:pt x="334" y="167"/>
                                        </a:cubicBezTo>
                                        <a:lnTo>
                                          <a:pt x="2654" y="161"/>
                                        </a:lnTo>
                                        <a:cubicBezTo>
                                          <a:pt x="2672" y="161"/>
                                          <a:pt x="2687" y="176"/>
                                          <a:pt x="2687" y="194"/>
                                        </a:cubicBezTo>
                                        <a:cubicBezTo>
                                          <a:pt x="2687" y="212"/>
                                          <a:pt x="2672" y="227"/>
                                          <a:pt x="2654" y="227"/>
                                        </a:cubicBezTo>
                                        <a:close/>
                                        <a:moveTo>
                                          <a:pt x="401" y="400"/>
                                        </a:moveTo>
                                        <a:lnTo>
                                          <a:pt x="0" y="201"/>
                                        </a:lnTo>
                                        <a:lnTo>
                                          <a:pt x="400" y="0"/>
                                        </a:lnTo>
                                        <a:lnTo>
                                          <a:pt x="401" y="4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1270" cap="flat">
                                    <a:solidFill>
                                      <a:srgbClr val="000000"/>
                                    </a:solidFill>
                                    <a:prstDash val="solid"/>
                                    <a:bevel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" name="Rectangle 4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7712" y="2893551"/>
                                    <a:ext cx="1765300" cy="13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D37F39" w:rsidRDefault="00D37F39" w:rsidP="00D37F39">
                                      <w:r>
                                        <w:rPr>
                                          <w:rFonts w:ascii="Calibri" w:hAnsi="Calibri" w:cs="Calibri"/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Overall width of fixed wind-sweeping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>
                                  <a:spAutoFit/>
                                </wps:bodyPr>
                              </wps:wsp>
                              <wps:wsp>
                                <wps:cNvPr id="78" name="Rectangle 5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08810" y="2806700"/>
                                    <a:ext cx="26035" cy="175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D37F39" w:rsidRDefault="00D37F39" w:rsidP="00D37F39">
                                      <w:r>
                                        <w:rPr>
                                          <w:rFonts w:ascii="Calibri" w:hAnsi="Calibri" w:cs="Calibri"/>
                                          <w:color w:val="000000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wps:txbx>
                                <wps:bodyPr rot="0" vert="horz" wrap="none" lIns="0" tIns="0" rIns="0" bIns="0" anchor="t" anchorCtr="0">
                                  <a:spAutoFit/>
                                </wps:bodyPr>
                              </wps:wsp>
                              <wps:wsp>
                                <wps:cNvPr id="124" name="Oval 1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0689" y="1416685"/>
                                    <a:ext cx="108585" cy="11557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5" name="Oval 1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656490" y="1417043"/>
                                    <a:ext cx="108585" cy="11557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6" name="Oval 1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301134" y="576194"/>
                                    <a:ext cx="108585" cy="11557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7" name="Oval 12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9927" y="593469"/>
                                    <a:ext cx="108585" cy="11557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0000"/>
                                  </a:solidFill>
                                  <a:ln w="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wps:wsp>
                              <wps:cNvPr id="163" name="Text Box 96"/>
                              <wps:cNvSpPr txBox="1"/>
                              <wps:spPr>
                                <a:xfrm>
                                  <a:off x="903381" y="2382252"/>
                                  <a:ext cx="413385" cy="3704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7F39" w:rsidRPr="00FF0C19" w:rsidRDefault="00D37F39" w:rsidP="00D37F39">
                                    <w:pPr>
                                      <w:pStyle w:val="Header"/>
                                      <w:rPr>
                                        <w:rFonts w:asciiTheme="minorHAnsi" w:hAnsiTheme="minorHAnsi"/>
                                        <w:b/>
                                        <w:sz w:val="18"/>
                                      </w:rPr>
                                    </w:pPr>
                                    <w:permStart w:id="139723779" w:edGrp="everyone"/>
                                    <w:permEnd w:id="139723779"/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4" name="Freeform 11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803047" y="6901"/>
                                  <a:ext cx="6985" cy="2553335"/>
                                </a:xfrm>
                                <a:custGeom>
                                  <a:avLst/>
                                  <a:gdLst>
                                    <a:gd name="T0" fmla="*/ 0 w 50"/>
                                    <a:gd name="T1" fmla="*/ 375 h 17216"/>
                                    <a:gd name="T2" fmla="*/ 50 w 50"/>
                                    <a:gd name="T3" fmla="*/ 575 h 17216"/>
                                    <a:gd name="T4" fmla="*/ 0 w 50"/>
                                    <a:gd name="T5" fmla="*/ 575 h 17216"/>
                                    <a:gd name="T6" fmla="*/ 50 w 50"/>
                                    <a:gd name="T7" fmla="*/ 1475 h 17216"/>
                                    <a:gd name="T8" fmla="*/ 25 w 50"/>
                                    <a:gd name="T9" fmla="*/ 1100 h 17216"/>
                                    <a:gd name="T10" fmla="*/ 25 w 50"/>
                                    <a:gd name="T11" fmla="*/ 2050 h 17216"/>
                                    <a:gd name="T12" fmla="*/ 50 w 50"/>
                                    <a:gd name="T13" fmla="*/ 1675 h 17216"/>
                                    <a:gd name="T14" fmla="*/ 0 w 50"/>
                                    <a:gd name="T15" fmla="*/ 2575 h 17216"/>
                                    <a:gd name="T16" fmla="*/ 50 w 50"/>
                                    <a:gd name="T17" fmla="*/ 2775 h 17216"/>
                                    <a:gd name="T18" fmla="*/ 0 w 50"/>
                                    <a:gd name="T19" fmla="*/ 2775 h 17216"/>
                                    <a:gd name="T20" fmla="*/ 50 w 50"/>
                                    <a:gd name="T21" fmla="*/ 3675 h 17216"/>
                                    <a:gd name="T22" fmla="*/ 25 w 50"/>
                                    <a:gd name="T23" fmla="*/ 3300 h 17216"/>
                                    <a:gd name="T24" fmla="*/ 25 w 50"/>
                                    <a:gd name="T25" fmla="*/ 4250 h 17216"/>
                                    <a:gd name="T26" fmla="*/ 50 w 50"/>
                                    <a:gd name="T27" fmla="*/ 3875 h 17216"/>
                                    <a:gd name="T28" fmla="*/ 0 w 50"/>
                                    <a:gd name="T29" fmla="*/ 4775 h 17216"/>
                                    <a:gd name="T30" fmla="*/ 50 w 50"/>
                                    <a:gd name="T31" fmla="*/ 4975 h 17216"/>
                                    <a:gd name="T32" fmla="*/ 0 w 50"/>
                                    <a:gd name="T33" fmla="*/ 4975 h 17216"/>
                                    <a:gd name="T34" fmla="*/ 50 w 50"/>
                                    <a:gd name="T35" fmla="*/ 5875 h 17216"/>
                                    <a:gd name="T36" fmla="*/ 25 w 50"/>
                                    <a:gd name="T37" fmla="*/ 5500 h 17216"/>
                                    <a:gd name="T38" fmla="*/ 25 w 50"/>
                                    <a:gd name="T39" fmla="*/ 6450 h 17216"/>
                                    <a:gd name="T40" fmla="*/ 50 w 50"/>
                                    <a:gd name="T41" fmla="*/ 6075 h 17216"/>
                                    <a:gd name="T42" fmla="*/ 0 w 50"/>
                                    <a:gd name="T43" fmla="*/ 6975 h 17216"/>
                                    <a:gd name="T44" fmla="*/ 50 w 50"/>
                                    <a:gd name="T45" fmla="*/ 7175 h 17216"/>
                                    <a:gd name="T46" fmla="*/ 0 w 50"/>
                                    <a:gd name="T47" fmla="*/ 7175 h 17216"/>
                                    <a:gd name="T48" fmla="*/ 50 w 50"/>
                                    <a:gd name="T49" fmla="*/ 8075 h 17216"/>
                                    <a:gd name="T50" fmla="*/ 25 w 50"/>
                                    <a:gd name="T51" fmla="*/ 7700 h 17216"/>
                                    <a:gd name="T52" fmla="*/ 25 w 50"/>
                                    <a:gd name="T53" fmla="*/ 8650 h 17216"/>
                                    <a:gd name="T54" fmla="*/ 50 w 50"/>
                                    <a:gd name="T55" fmla="*/ 8275 h 17216"/>
                                    <a:gd name="T56" fmla="*/ 0 w 50"/>
                                    <a:gd name="T57" fmla="*/ 9175 h 17216"/>
                                    <a:gd name="T58" fmla="*/ 50 w 50"/>
                                    <a:gd name="T59" fmla="*/ 9375 h 17216"/>
                                    <a:gd name="T60" fmla="*/ 0 w 50"/>
                                    <a:gd name="T61" fmla="*/ 9375 h 17216"/>
                                    <a:gd name="T62" fmla="*/ 50 w 50"/>
                                    <a:gd name="T63" fmla="*/ 10275 h 17216"/>
                                    <a:gd name="T64" fmla="*/ 25 w 50"/>
                                    <a:gd name="T65" fmla="*/ 9900 h 17216"/>
                                    <a:gd name="T66" fmla="*/ 25 w 50"/>
                                    <a:gd name="T67" fmla="*/ 10850 h 17216"/>
                                    <a:gd name="T68" fmla="*/ 50 w 50"/>
                                    <a:gd name="T69" fmla="*/ 10475 h 17216"/>
                                    <a:gd name="T70" fmla="*/ 0 w 50"/>
                                    <a:gd name="T71" fmla="*/ 11375 h 17216"/>
                                    <a:gd name="T72" fmla="*/ 50 w 50"/>
                                    <a:gd name="T73" fmla="*/ 11575 h 17216"/>
                                    <a:gd name="T74" fmla="*/ 0 w 50"/>
                                    <a:gd name="T75" fmla="*/ 11575 h 17216"/>
                                    <a:gd name="T76" fmla="*/ 50 w 50"/>
                                    <a:gd name="T77" fmla="*/ 12475 h 17216"/>
                                    <a:gd name="T78" fmla="*/ 25 w 50"/>
                                    <a:gd name="T79" fmla="*/ 12100 h 17216"/>
                                    <a:gd name="T80" fmla="*/ 25 w 50"/>
                                    <a:gd name="T81" fmla="*/ 13050 h 17216"/>
                                    <a:gd name="T82" fmla="*/ 50 w 50"/>
                                    <a:gd name="T83" fmla="*/ 12675 h 17216"/>
                                    <a:gd name="T84" fmla="*/ 0 w 50"/>
                                    <a:gd name="T85" fmla="*/ 13575 h 17216"/>
                                    <a:gd name="T86" fmla="*/ 50 w 50"/>
                                    <a:gd name="T87" fmla="*/ 13775 h 17216"/>
                                    <a:gd name="T88" fmla="*/ 0 w 50"/>
                                    <a:gd name="T89" fmla="*/ 13775 h 17216"/>
                                    <a:gd name="T90" fmla="*/ 50 w 50"/>
                                    <a:gd name="T91" fmla="*/ 14675 h 17216"/>
                                    <a:gd name="T92" fmla="*/ 25 w 50"/>
                                    <a:gd name="T93" fmla="*/ 14300 h 17216"/>
                                    <a:gd name="T94" fmla="*/ 25 w 50"/>
                                    <a:gd name="T95" fmla="*/ 15250 h 17216"/>
                                    <a:gd name="T96" fmla="*/ 50 w 50"/>
                                    <a:gd name="T97" fmla="*/ 14875 h 17216"/>
                                    <a:gd name="T98" fmla="*/ 0 w 50"/>
                                    <a:gd name="T99" fmla="*/ 15775 h 17216"/>
                                    <a:gd name="T100" fmla="*/ 50 w 50"/>
                                    <a:gd name="T101" fmla="*/ 15975 h 17216"/>
                                    <a:gd name="T102" fmla="*/ 0 w 50"/>
                                    <a:gd name="T103" fmla="*/ 15975 h 17216"/>
                                    <a:gd name="T104" fmla="*/ 50 w 50"/>
                                    <a:gd name="T105" fmla="*/ 16875 h 17216"/>
                                    <a:gd name="T106" fmla="*/ 25 w 50"/>
                                    <a:gd name="T107" fmla="*/ 16500 h 17216"/>
                                    <a:gd name="T108" fmla="*/ 25 w 50"/>
                                    <a:gd name="T109" fmla="*/ 17216 h 17216"/>
                                    <a:gd name="T110" fmla="*/ 50 w 50"/>
                                    <a:gd name="T111" fmla="*/ 17075 h 172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0" h="17216">
                                      <a:moveTo>
                                        <a:pt x="50" y="25"/>
                                      </a:moveTo>
                                      <a:lnTo>
                                        <a:pt x="50" y="375"/>
                                      </a:lnTo>
                                      <a:cubicBezTo>
                                        <a:pt x="50" y="389"/>
                                        <a:pt x="39" y="400"/>
                                        <a:pt x="25" y="400"/>
                                      </a:cubicBezTo>
                                      <a:cubicBezTo>
                                        <a:pt x="12" y="400"/>
                                        <a:pt x="0" y="389"/>
                                        <a:pt x="0" y="375"/>
                                      </a:cubicBezTo>
                                      <a:lnTo>
                                        <a:pt x="0" y="25"/>
                                      </a:lnTo>
                                      <a:cubicBezTo>
                                        <a:pt x="0" y="11"/>
                                        <a:pt x="12" y="0"/>
                                        <a:pt x="25" y="0"/>
                                      </a:cubicBezTo>
                                      <a:cubicBezTo>
                                        <a:pt x="39" y="0"/>
                                        <a:pt x="50" y="11"/>
                                        <a:pt x="50" y="25"/>
                                      </a:cubicBezTo>
                                      <a:close/>
                                      <a:moveTo>
                                        <a:pt x="50" y="575"/>
                                      </a:moveTo>
                                      <a:lnTo>
                                        <a:pt x="50" y="925"/>
                                      </a:lnTo>
                                      <a:cubicBezTo>
                                        <a:pt x="50" y="939"/>
                                        <a:pt x="39" y="950"/>
                                        <a:pt x="25" y="950"/>
                                      </a:cubicBezTo>
                                      <a:cubicBezTo>
                                        <a:pt x="12" y="950"/>
                                        <a:pt x="0" y="939"/>
                                        <a:pt x="0" y="925"/>
                                      </a:cubicBezTo>
                                      <a:lnTo>
                                        <a:pt x="0" y="575"/>
                                      </a:lnTo>
                                      <a:cubicBezTo>
                                        <a:pt x="0" y="561"/>
                                        <a:pt x="12" y="550"/>
                                        <a:pt x="25" y="550"/>
                                      </a:cubicBezTo>
                                      <a:cubicBezTo>
                                        <a:pt x="39" y="550"/>
                                        <a:pt x="50" y="561"/>
                                        <a:pt x="50" y="575"/>
                                      </a:cubicBezTo>
                                      <a:close/>
                                      <a:moveTo>
                                        <a:pt x="50" y="1125"/>
                                      </a:moveTo>
                                      <a:lnTo>
                                        <a:pt x="50" y="1475"/>
                                      </a:lnTo>
                                      <a:cubicBezTo>
                                        <a:pt x="50" y="1489"/>
                                        <a:pt x="39" y="1500"/>
                                        <a:pt x="25" y="1500"/>
                                      </a:cubicBezTo>
                                      <a:cubicBezTo>
                                        <a:pt x="12" y="1500"/>
                                        <a:pt x="0" y="1489"/>
                                        <a:pt x="0" y="1475"/>
                                      </a:cubicBezTo>
                                      <a:lnTo>
                                        <a:pt x="0" y="1125"/>
                                      </a:lnTo>
                                      <a:cubicBezTo>
                                        <a:pt x="0" y="1111"/>
                                        <a:pt x="12" y="1100"/>
                                        <a:pt x="25" y="1100"/>
                                      </a:cubicBezTo>
                                      <a:cubicBezTo>
                                        <a:pt x="39" y="1100"/>
                                        <a:pt x="50" y="1111"/>
                                        <a:pt x="50" y="1125"/>
                                      </a:cubicBezTo>
                                      <a:close/>
                                      <a:moveTo>
                                        <a:pt x="50" y="1675"/>
                                      </a:moveTo>
                                      <a:lnTo>
                                        <a:pt x="50" y="2025"/>
                                      </a:lnTo>
                                      <a:cubicBezTo>
                                        <a:pt x="50" y="2039"/>
                                        <a:pt x="39" y="2050"/>
                                        <a:pt x="25" y="2050"/>
                                      </a:cubicBezTo>
                                      <a:cubicBezTo>
                                        <a:pt x="12" y="2050"/>
                                        <a:pt x="0" y="2039"/>
                                        <a:pt x="0" y="2025"/>
                                      </a:cubicBezTo>
                                      <a:lnTo>
                                        <a:pt x="0" y="1675"/>
                                      </a:lnTo>
                                      <a:cubicBezTo>
                                        <a:pt x="0" y="1661"/>
                                        <a:pt x="12" y="1650"/>
                                        <a:pt x="25" y="1650"/>
                                      </a:cubicBezTo>
                                      <a:cubicBezTo>
                                        <a:pt x="39" y="1650"/>
                                        <a:pt x="50" y="1661"/>
                                        <a:pt x="50" y="1675"/>
                                      </a:cubicBezTo>
                                      <a:close/>
                                      <a:moveTo>
                                        <a:pt x="50" y="2225"/>
                                      </a:moveTo>
                                      <a:lnTo>
                                        <a:pt x="50" y="2575"/>
                                      </a:lnTo>
                                      <a:cubicBezTo>
                                        <a:pt x="50" y="2589"/>
                                        <a:pt x="39" y="2600"/>
                                        <a:pt x="25" y="2600"/>
                                      </a:cubicBezTo>
                                      <a:cubicBezTo>
                                        <a:pt x="12" y="2600"/>
                                        <a:pt x="0" y="2589"/>
                                        <a:pt x="0" y="2575"/>
                                      </a:cubicBezTo>
                                      <a:lnTo>
                                        <a:pt x="0" y="2225"/>
                                      </a:lnTo>
                                      <a:cubicBezTo>
                                        <a:pt x="0" y="2211"/>
                                        <a:pt x="12" y="2200"/>
                                        <a:pt x="25" y="2200"/>
                                      </a:cubicBezTo>
                                      <a:cubicBezTo>
                                        <a:pt x="39" y="2200"/>
                                        <a:pt x="50" y="2211"/>
                                        <a:pt x="50" y="2225"/>
                                      </a:cubicBezTo>
                                      <a:close/>
                                      <a:moveTo>
                                        <a:pt x="50" y="2775"/>
                                      </a:moveTo>
                                      <a:lnTo>
                                        <a:pt x="50" y="3125"/>
                                      </a:lnTo>
                                      <a:cubicBezTo>
                                        <a:pt x="50" y="3139"/>
                                        <a:pt x="39" y="3150"/>
                                        <a:pt x="25" y="3150"/>
                                      </a:cubicBezTo>
                                      <a:cubicBezTo>
                                        <a:pt x="12" y="3150"/>
                                        <a:pt x="0" y="3139"/>
                                        <a:pt x="0" y="3125"/>
                                      </a:cubicBezTo>
                                      <a:lnTo>
                                        <a:pt x="0" y="2775"/>
                                      </a:lnTo>
                                      <a:cubicBezTo>
                                        <a:pt x="0" y="2761"/>
                                        <a:pt x="12" y="2750"/>
                                        <a:pt x="25" y="2750"/>
                                      </a:cubicBezTo>
                                      <a:cubicBezTo>
                                        <a:pt x="39" y="2750"/>
                                        <a:pt x="50" y="2761"/>
                                        <a:pt x="50" y="2775"/>
                                      </a:cubicBezTo>
                                      <a:close/>
                                      <a:moveTo>
                                        <a:pt x="50" y="3325"/>
                                      </a:moveTo>
                                      <a:lnTo>
                                        <a:pt x="50" y="3675"/>
                                      </a:lnTo>
                                      <a:cubicBezTo>
                                        <a:pt x="50" y="3689"/>
                                        <a:pt x="39" y="3700"/>
                                        <a:pt x="25" y="3700"/>
                                      </a:cubicBezTo>
                                      <a:cubicBezTo>
                                        <a:pt x="12" y="3700"/>
                                        <a:pt x="0" y="3689"/>
                                        <a:pt x="0" y="3675"/>
                                      </a:cubicBezTo>
                                      <a:lnTo>
                                        <a:pt x="0" y="3325"/>
                                      </a:lnTo>
                                      <a:cubicBezTo>
                                        <a:pt x="0" y="3311"/>
                                        <a:pt x="12" y="3300"/>
                                        <a:pt x="25" y="3300"/>
                                      </a:cubicBezTo>
                                      <a:cubicBezTo>
                                        <a:pt x="39" y="3300"/>
                                        <a:pt x="50" y="3311"/>
                                        <a:pt x="50" y="3325"/>
                                      </a:cubicBezTo>
                                      <a:close/>
                                      <a:moveTo>
                                        <a:pt x="50" y="3875"/>
                                      </a:moveTo>
                                      <a:lnTo>
                                        <a:pt x="50" y="4225"/>
                                      </a:lnTo>
                                      <a:cubicBezTo>
                                        <a:pt x="50" y="4239"/>
                                        <a:pt x="39" y="4250"/>
                                        <a:pt x="25" y="4250"/>
                                      </a:cubicBezTo>
                                      <a:cubicBezTo>
                                        <a:pt x="12" y="4250"/>
                                        <a:pt x="0" y="4239"/>
                                        <a:pt x="0" y="4225"/>
                                      </a:cubicBezTo>
                                      <a:lnTo>
                                        <a:pt x="0" y="3875"/>
                                      </a:lnTo>
                                      <a:cubicBezTo>
                                        <a:pt x="0" y="3861"/>
                                        <a:pt x="12" y="3850"/>
                                        <a:pt x="25" y="3850"/>
                                      </a:cubicBezTo>
                                      <a:cubicBezTo>
                                        <a:pt x="39" y="3850"/>
                                        <a:pt x="50" y="3861"/>
                                        <a:pt x="50" y="3875"/>
                                      </a:cubicBezTo>
                                      <a:close/>
                                      <a:moveTo>
                                        <a:pt x="50" y="4425"/>
                                      </a:moveTo>
                                      <a:lnTo>
                                        <a:pt x="50" y="4775"/>
                                      </a:lnTo>
                                      <a:cubicBezTo>
                                        <a:pt x="50" y="4789"/>
                                        <a:pt x="39" y="4800"/>
                                        <a:pt x="25" y="4800"/>
                                      </a:cubicBezTo>
                                      <a:cubicBezTo>
                                        <a:pt x="12" y="4800"/>
                                        <a:pt x="0" y="4789"/>
                                        <a:pt x="0" y="4775"/>
                                      </a:cubicBezTo>
                                      <a:lnTo>
                                        <a:pt x="0" y="4425"/>
                                      </a:lnTo>
                                      <a:cubicBezTo>
                                        <a:pt x="0" y="4411"/>
                                        <a:pt x="12" y="4400"/>
                                        <a:pt x="25" y="4400"/>
                                      </a:cubicBezTo>
                                      <a:cubicBezTo>
                                        <a:pt x="39" y="4400"/>
                                        <a:pt x="50" y="4411"/>
                                        <a:pt x="50" y="4425"/>
                                      </a:cubicBezTo>
                                      <a:close/>
                                      <a:moveTo>
                                        <a:pt x="50" y="4975"/>
                                      </a:moveTo>
                                      <a:lnTo>
                                        <a:pt x="50" y="5325"/>
                                      </a:lnTo>
                                      <a:cubicBezTo>
                                        <a:pt x="50" y="5339"/>
                                        <a:pt x="39" y="5350"/>
                                        <a:pt x="25" y="5350"/>
                                      </a:cubicBezTo>
                                      <a:cubicBezTo>
                                        <a:pt x="12" y="5350"/>
                                        <a:pt x="0" y="5339"/>
                                        <a:pt x="0" y="5325"/>
                                      </a:cubicBezTo>
                                      <a:lnTo>
                                        <a:pt x="0" y="4975"/>
                                      </a:lnTo>
                                      <a:cubicBezTo>
                                        <a:pt x="0" y="4961"/>
                                        <a:pt x="12" y="4950"/>
                                        <a:pt x="25" y="4950"/>
                                      </a:cubicBezTo>
                                      <a:cubicBezTo>
                                        <a:pt x="39" y="4950"/>
                                        <a:pt x="50" y="4961"/>
                                        <a:pt x="50" y="4975"/>
                                      </a:cubicBezTo>
                                      <a:close/>
                                      <a:moveTo>
                                        <a:pt x="50" y="5525"/>
                                      </a:moveTo>
                                      <a:lnTo>
                                        <a:pt x="50" y="5875"/>
                                      </a:lnTo>
                                      <a:cubicBezTo>
                                        <a:pt x="50" y="5889"/>
                                        <a:pt x="39" y="5900"/>
                                        <a:pt x="25" y="5900"/>
                                      </a:cubicBezTo>
                                      <a:cubicBezTo>
                                        <a:pt x="12" y="5900"/>
                                        <a:pt x="0" y="5889"/>
                                        <a:pt x="0" y="5875"/>
                                      </a:cubicBezTo>
                                      <a:lnTo>
                                        <a:pt x="0" y="5525"/>
                                      </a:lnTo>
                                      <a:cubicBezTo>
                                        <a:pt x="0" y="5511"/>
                                        <a:pt x="12" y="5500"/>
                                        <a:pt x="25" y="5500"/>
                                      </a:cubicBezTo>
                                      <a:cubicBezTo>
                                        <a:pt x="39" y="5500"/>
                                        <a:pt x="50" y="5511"/>
                                        <a:pt x="50" y="5525"/>
                                      </a:cubicBezTo>
                                      <a:close/>
                                      <a:moveTo>
                                        <a:pt x="50" y="6075"/>
                                      </a:moveTo>
                                      <a:lnTo>
                                        <a:pt x="50" y="6425"/>
                                      </a:lnTo>
                                      <a:cubicBezTo>
                                        <a:pt x="50" y="6439"/>
                                        <a:pt x="39" y="6450"/>
                                        <a:pt x="25" y="6450"/>
                                      </a:cubicBezTo>
                                      <a:cubicBezTo>
                                        <a:pt x="12" y="6450"/>
                                        <a:pt x="0" y="6439"/>
                                        <a:pt x="0" y="6425"/>
                                      </a:cubicBezTo>
                                      <a:lnTo>
                                        <a:pt x="0" y="6075"/>
                                      </a:lnTo>
                                      <a:cubicBezTo>
                                        <a:pt x="0" y="6061"/>
                                        <a:pt x="12" y="6050"/>
                                        <a:pt x="25" y="6050"/>
                                      </a:cubicBezTo>
                                      <a:cubicBezTo>
                                        <a:pt x="39" y="6050"/>
                                        <a:pt x="50" y="6061"/>
                                        <a:pt x="50" y="6075"/>
                                      </a:cubicBezTo>
                                      <a:close/>
                                      <a:moveTo>
                                        <a:pt x="50" y="6625"/>
                                      </a:moveTo>
                                      <a:lnTo>
                                        <a:pt x="50" y="6975"/>
                                      </a:lnTo>
                                      <a:cubicBezTo>
                                        <a:pt x="50" y="6989"/>
                                        <a:pt x="39" y="7000"/>
                                        <a:pt x="25" y="7000"/>
                                      </a:cubicBezTo>
                                      <a:cubicBezTo>
                                        <a:pt x="12" y="7000"/>
                                        <a:pt x="0" y="6989"/>
                                        <a:pt x="0" y="6975"/>
                                      </a:cubicBezTo>
                                      <a:lnTo>
                                        <a:pt x="0" y="6625"/>
                                      </a:lnTo>
                                      <a:cubicBezTo>
                                        <a:pt x="0" y="6611"/>
                                        <a:pt x="12" y="6600"/>
                                        <a:pt x="25" y="6600"/>
                                      </a:cubicBezTo>
                                      <a:cubicBezTo>
                                        <a:pt x="39" y="6600"/>
                                        <a:pt x="50" y="6611"/>
                                        <a:pt x="50" y="6625"/>
                                      </a:cubicBezTo>
                                      <a:close/>
                                      <a:moveTo>
                                        <a:pt x="50" y="7175"/>
                                      </a:moveTo>
                                      <a:lnTo>
                                        <a:pt x="50" y="7525"/>
                                      </a:lnTo>
                                      <a:cubicBezTo>
                                        <a:pt x="50" y="7539"/>
                                        <a:pt x="39" y="7550"/>
                                        <a:pt x="25" y="7550"/>
                                      </a:cubicBezTo>
                                      <a:cubicBezTo>
                                        <a:pt x="12" y="7550"/>
                                        <a:pt x="0" y="7539"/>
                                        <a:pt x="0" y="7525"/>
                                      </a:cubicBezTo>
                                      <a:lnTo>
                                        <a:pt x="0" y="7175"/>
                                      </a:lnTo>
                                      <a:cubicBezTo>
                                        <a:pt x="0" y="7161"/>
                                        <a:pt x="12" y="7150"/>
                                        <a:pt x="25" y="7150"/>
                                      </a:cubicBezTo>
                                      <a:cubicBezTo>
                                        <a:pt x="39" y="7150"/>
                                        <a:pt x="50" y="7161"/>
                                        <a:pt x="50" y="7175"/>
                                      </a:cubicBezTo>
                                      <a:close/>
                                      <a:moveTo>
                                        <a:pt x="50" y="7725"/>
                                      </a:moveTo>
                                      <a:lnTo>
                                        <a:pt x="50" y="8075"/>
                                      </a:lnTo>
                                      <a:cubicBezTo>
                                        <a:pt x="50" y="8089"/>
                                        <a:pt x="39" y="8100"/>
                                        <a:pt x="25" y="8100"/>
                                      </a:cubicBezTo>
                                      <a:cubicBezTo>
                                        <a:pt x="12" y="8100"/>
                                        <a:pt x="0" y="8089"/>
                                        <a:pt x="0" y="8075"/>
                                      </a:cubicBezTo>
                                      <a:lnTo>
                                        <a:pt x="0" y="7725"/>
                                      </a:lnTo>
                                      <a:cubicBezTo>
                                        <a:pt x="0" y="7711"/>
                                        <a:pt x="12" y="7700"/>
                                        <a:pt x="25" y="7700"/>
                                      </a:cubicBezTo>
                                      <a:cubicBezTo>
                                        <a:pt x="39" y="7700"/>
                                        <a:pt x="50" y="7711"/>
                                        <a:pt x="50" y="7725"/>
                                      </a:cubicBezTo>
                                      <a:close/>
                                      <a:moveTo>
                                        <a:pt x="50" y="8275"/>
                                      </a:moveTo>
                                      <a:lnTo>
                                        <a:pt x="50" y="8625"/>
                                      </a:lnTo>
                                      <a:cubicBezTo>
                                        <a:pt x="50" y="8639"/>
                                        <a:pt x="39" y="8650"/>
                                        <a:pt x="25" y="8650"/>
                                      </a:cubicBezTo>
                                      <a:cubicBezTo>
                                        <a:pt x="12" y="8650"/>
                                        <a:pt x="0" y="8639"/>
                                        <a:pt x="0" y="8625"/>
                                      </a:cubicBezTo>
                                      <a:lnTo>
                                        <a:pt x="0" y="8275"/>
                                      </a:lnTo>
                                      <a:cubicBezTo>
                                        <a:pt x="0" y="8261"/>
                                        <a:pt x="12" y="8250"/>
                                        <a:pt x="25" y="8250"/>
                                      </a:cubicBezTo>
                                      <a:cubicBezTo>
                                        <a:pt x="39" y="8250"/>
                                        <a:pt x="50" y="8261"/>
                                        <a:pt x="50" y="8275"/>
                                      </a:cubicBezTo>
                                      <a:close/>
                                      <a:moveTo>
                                        <a:pt x="50" y="8825"/>
                                      </a:moveTo>
                                      <a:lnTo>
                                        <a:pt x="50" y="9175"/>
                                      </a:lnTo>
                                      <a:cubicBezTo>
                                        <a:pt x="50" y="9189"/>
                                        <a:pt x="39" y="9200"/>
                                        <a:pt x="25" y="9200"/>
                                      </a:cubicBezTo>
                                      <a:cubicBezTo>
                                        <a:pt x="12" y="9200"/>
                                        <a:pt x="0" y="9189"/>
                                        <a:pt x="0" y="9175"/>
                                      </a:cubicBezTo>
                                      <a:lnTo>
                                        <a:pt x="0" y="8825"/>
                                      </a:lnTo>
                                      <a:cubicBezTo>
                                        <a:pt x="0" y="8811"/>
                                        <a:pt x="12" y="8800"/>
                                        <a:pt x="25" y="8800"/>
                                      </a:cubicBezTo>
                                      <a:cubicBezTo>
                                        <a:pt x="39" y="8800"/>
                                        <a:pt x="50" y="8811"/>
                                        <a:pt x="50" y="8825"/>
                                      </a:cubicBezTo>
                                      <a:close/>
                                      <a:moveTo>
                                        <a:pt x="50" y="9375"/>
                                      </a:moveTo>
                                      <a:lnTo>
                                        <a:pt x="50" y="9725"/>
                                      </a:lnTo>
                                      <a:cubicBezTo>
                                        <a:pt x="50" y="9739"/>
                                        <a:pt x="39" y="9750"/>
                                        <a:pt x="25" y="9750"/>
                                      </a:cubicBezTo>
                                      <a:cubicBezTo>
                                        <a:pt x="12" y="9750"/>
                                        <a:pt x="0" y="9739"/>
                                        <a:pt x="0" y="9725"/>
                                      </a:cubicBezTo>
                                      <a:lnTo>
                                        <a:pt x="0" y="9375"/>
                                      </a:lnTo>
                                      <a:cubicBezTo>
                                        <a:pt x="0" y="9361"/>
                                        <a:pt x="12" y="9350"/>
                                        <a:pt x="25" y="9350"/>
                                      </a:cubicBezTo>
                                      <a:cubicBezTo>
                                        <a:pt x="39" y="9350"/>
                                        <a:pt x="50" y="9361"/>
                                        <a:pt x="50" y="9375"/>
                                      </a:cubicBezTo>
                                      <a:close/>
                                      <a:moveTo>
                                        <a:pt x="50" y="9925"/>
                                      </a:moveTo>
                                      <a:lnTo>
                                        <a:pt x="50" y="10275"/>
                                      </a:lnTo>
                                      <a:cubicBezTo>
                                        <a:pt x="50" y="10289"/>
                                        <a:pt x="39" y="10300"/>
                                        <a:pt x="25" y="10300"/>
                                      </a:cubicBezTo>
                                      <a:cubicBezTo>
                                        <a:pt x="12" y="10300"/>
                                        <a:pt x="0" y="10289"/>
                                        <a:pt x="0" y="10275"/>
                                      </a:cubicBezTo>
                                      <a:lnTo>
                                        <a:pt x="0" y="9925"/>
                                      </a:lnTo>
                                      <a:cubicBezTo>
                                        <a:pt x="0" y="9911"/>
                                        <a:pt x="12" y="9900"/>
                                        <a:pt x="25" y="9900"/>
                                      </a:cubicBezTo>
                                      <a:cubicBezTo>
                                        <a:pt x="39" y="9900"/>
                                        <a:pt x="50" y="9911"/>
                                        <a:pt x="50" y="9925"/>
                                      </a:cubicBezTo>
                                      <a:close/>
                                      <a:moveTo>
                                        <a:pt x="50" y="10475"/>
                                      </a:moveTo>
                                      <a:lnTo>
                                        <a:pt x="50" y="10825"/>
                                      </a:lnTo>
                                      <a:cubicBezTo>
                                        <a:pt x="50" y="10839"/>
                                        <a:pt x="39" y="10850"/>
                                        <a:pt x="25" y="10850"/>
                                      </a:cubicBezTo>
                                      <a:cubicBezTo>
                                        <a:pt x="12" y="10850"/>
                                        <a:pt x="0" y="10839"/>
                                        <a:pt x="0" y="10825"/>
                                      </a:cubicBezTo>
                                      <a:lnTo>
                                        <a:pt x="0" y="10475"/>
                                      </a:lnTo>
                                      <a:cubicBezTo>
                                        <a:pt x="0" y="10461"/>
                                        <a:pt x="12" y="10450"/>
                                        <a:pt x="25" y="10450"/>
                                      </a:cubicBezTo>
                                      <a:cubicBezTo>
                                        <a:pt x="39" y="10450"/>
                                        <a:pt x="50" y="10461"/>
                                        <a:pt x="50" y="10475"/>
                                      </a:cubicBezTo>
                                      <a:close/>
                                      <a:moveTo>
                                        <a:pt x="50" y="11025"/>
                                      </a:moveTo>
                                      <a:lnTo>
                                        <a:pt x="50" y="11375"/>
                                      </a:lnTo>
                                      <a:cubicBezTo>
                                        <a:pt x="50" y="11389"/>
                                        <a:pt x="39" y="11400"/>
                                        <a:pt x="25" y="11400"/>
                                      </a:cubicBezTo>
                                      <a:cubicBezTo>
                                        <a:pt x="12" y="11400"/>
                                        <a:pt x="0" y="11389"/>
                                        <a:pt x="0" y="11375"/>
                                      </a:cubicBezTo>
                                      <a:lnTo>
                                        <a:pt x="0" y="11025"/>
                                      </a:lnTo>
                                      <a:cubicBezTo>
                                        <a:pt x="0" y="11011"/>
                                        <a:pt x="12" y="11000"/>
                                        <a:pt x="25" y="11000"/>
                                      </a:cubicBezTo>
                                      <a:cubicBezTo>
                                        <a:pt x="39" y="11000"/>
                                        <a:pt x="50" y="11011"/>
                                        <a:pt x="50" y="11025"/>
                                      </a:cubicBezTo>
                                      <a:close/>
                                      <a:moveTo>
                                        <a:pt x="50" y="11575"/>
                                      </a:moveTo>
                                      <a:lnTo>
                                        <a:pt x="50" y="11925"/>
                                      </a:lnTo>
                                      <a:cubicBezTo>
                                        <a:pt x="50" y="11939"/>
                                        <a:pt x="39" y="11950"/>
                                        <a:pt x="25" y="11950"/>
                                      </a:cubicBezTo>
                                      <a:cubicBezTo>
                                        <a:pt x="12" y="11950"/>
                                        <a:pt x="0" y="11939"/>
                                        <a:pt x="0" y="11925"/>
                                      </a:cubicBezTo>
                                      <a:lnTo>
                                        <a:pt x="0" y="11575"/>
                                      </a:lnTo>
                                      <a:cubicBezTo>
                                        <a:pt x="0" y="11561"/>
                                        <a:pt x="12" y="11550"/>
                                        <a:pt x="25" y="11550"/>
                                      </a:cubicBezTo>
                                      <a:cubicBezTo>
                                        <a:pt x="39" y="11550"/>
                                        <a:pt x="50" y="11561"/>
                                        <a:pt x="50" y="11575"/>
                                      </a:cubicBezTo>
                                      <a:close/>
                                      <a:moveTo>
                                        <a:pt x="50" y="12125"/>
                                      </a:moveTo>
                                      <a:lnTo>
                                        <a:pt x="50" y="12475"/>
                                      </a:lnTo>
                                      <a:cubicBezTo>
                                        <a:pt x="50" y="12489"/>
                                        <a:pt x="39" y="12500"/>
                                        <a:pt x="25" y="12500"/>
                                      </a:cubicBezTo>
                                      <a:cubicBezTo>
                                        <a:pt x="12" y="12500"/>
                                        <a:pt x="0" y="12489"/>
                                        <a:pt x="0" y="12475"/>
                                      </a:cubicBezTo>
                                      <a:lnTo>
                                        <a:pt x="0" y="12125"/>
                                      </a:lnTo>
                                      <a:cubicBezTo>
                                        <a:pt x="0" y="12111"/>
                                        <a:pt x="12" y="12100"/>
                                        <a:pt x="25" y="12100"/>
                                      </a:cubicBezTo>
                                      <a:cubicBezTo>
                                        <a:pt x="39" y="12100"/>
                                        <a:pt x="50" y="12111"/>
                                        <a:pt x="50" y="12125"/>
                                      </a:cubicBezTo>
                                      <a:close/>
                                      <a:moveTo>
                                        <a:pt x="50" y="12675"/>
                                      </a:moveTo>
                                      <a:lnTo>
                                        <a:pt x="50" y="13025"/>
                                      </a:lnTo>
                                      <a:cubicBezTo>
                                        <a:pt x="50" y="13039"/>
                                        <a:pt x="39" y="13050"/>
                                        <a:pt x="25" y="13050"/>
                                      </a:cubicBezTo>
                                      <a:cubicBezTo>
                                        <a:pt x="12" y="13050"/>
                                        <a:pt x="0" y="13039"/>
                                        <a:pt x="0" y="13025"/>
                                      </a:cubicBezTo>
                                      <a:lnTo>
                                        <a:pt x="0" y="12675"/>
                                      </a:lnTo>
                                      <a:cubicBezTo>
                                        <a:pt x="0" y="12661"/>
                                        <a:pt x="12" y="12650"/>
                                        <a:pt x="25" y="12650"/>
                                      </a:cubicBezTo>
                                      <a:cubicBezTo>
                                        <a:pt x="39" y="12650"/>
                                        <a:pt x="50" y="12661"/>
                                        <a:pt x="50" y="12675"/>
                                      </a:cubicBezTo>
                                      <a:close/>
                                      <a:moveTo>
                                        <a:pt x="50" y="13225"/>
                                      </a:moveTo>
                                      <a:lnTo>
                                        <a:pt x="50" y="13575"/>
                                      </a:lnTo>
                                      <a:cubicBezTo>
                                        <a:pt x="50" y="13589"/>
                                        <a:pt x="39" y="13600"/>
                                        <a:pt x="25" y="13600"/>
                                      </a:cubicBezTo>
                                      <a:cubicBezTo>
                                        <a:pt x="12" y="13600"/>
                                        <a:pt x="0" y="13589"/>
                                        <a:pt x="0" y="13575"/>
                                      </a:cubicBezTo>
                                      <a:lnTo>
                                        <a:pt x="0" y="13225"/>
                                      </a:lnTo>
                                      <a:cubicBezTo>
                                        <a:pt x="0" y="13211"/>
                                        <a:pt x="12" y="13200"/>
                                        <a:pt x="25" y="13200"/>
                                      </a:cubicBezTo>
                                      <a:cubicBezTo>
                                        <a:pt x="39" y="13200"/>
                                        <a:pt x="50" y="13211"/>
                                        <a:pt x="50" y="13225"/>
                                      </a:cubicBezTo>
                                      <a:close/>
                                      <a:moveTo>
                                        <a:pt x="50" y="13775"/>
                                      </a:moveTo>
                                      <a:lnTo>
                                        <a:pt x="50" y="14125"/>
                                      </a:lnTo>
                                      <a:cubicBezTo>
                                        <a:pt x="50" y="14139"/>
                                        <a:pt x="39" y="14150"/>
                                        <a:pt x="25" y="14150"/>
                                      </a:cubicBezTo>
                                      <a:cubicBezTo>
                                        <a:pt x="12" y="14150"/>
                                        <a:pt x="0" y="14139"/>
                                        <a:pt x="0" y="14125"/>
                                      </a:cubicBezTo>
                                      <a:lnTo>
                                        <a:pt x="0" y="13775"/>
                                      </a:lnTo>
                                      <a:cubicBezTo>
                                        <a:pt x="0" y="13761"/>
                                        <a:pt x="12" y="13750"/>
                                        <a:pt x="25" y="13750"/>
                                      </a:cubicBezTo>
                                      <a:cubicBezTo>
                                        <a:pt x="39" y="13750"/>
                                        <a:pt x="50" y="13761"/>
                                        <a:pt x="50" y="13775"/>
                                      </a:cubicBezTo>
                                      <a:close/>
                                      <a:moveTo>
                                        <a:pt x="50" y="14325"/>
                                      </a:moveTo>
                                      <a:lnTo>
                                        <a:pt x="50" y="14675"/>
                                      </a:lnTo>
                                      <a:cubicBezTo>
                                        <a:pt x="50" y="14689"/>
                                        <a:pt x="39" y="14700"/>
                                        <a:pt x="25" y="14700"/>
                                      </a:cubicBezTo>
                                      <a:cubicBezTo>
                                        <a:pt x="12" y="14700"/>
                                        <a:pt x="0" y="14689"/>
                                        <a:pt x="0" y="14675"/>
                                      </a:cubicBezTo>
                                      <a:lnTo>
                                        <a:pt x="0" y="14325"/>
                                      </a:lnTo>
                                      <a:cubicBezTo>
                                        <a:pt x="0" y="14311"/>
                                        <a:pt x="12" y="14300"/>
                                        <a:pt x="25" y="14300"/>
                                      </a:cubicBezTo>
                                      <a:cubicBezTo>
                                        <a:pt x="39" y="14300"/>
                                        <a:pt x="50" y="14311"/>
                                        <a:pt x="50" y="14325"/>
                                      </a:cubicBezTo>
                                      <a:close/>
                                      <a:moveTo>
                                        <a:pt x="50" y="14875"/>
                                      </a:moveTo>
                                      <a:lnTo>
                                        <a:pt x="50" y="15225"/>
                                      </a:lnTo>
                                      <a:cubicBezTo>
                                        <a:pt x="50" y="15239"/>
                                        <a:pt x="39" y="15250"/>
                                        <a:pt x="25" y="15250"/>
                                      </a:cubicBezTo>
                                      <a:cubicBezTo>
                                        <a:pt x="12" y="15250"/>
                                        <a:pt x="0" y="15239"/>
                                        <a:pt x="0" y="15225"/>
                                      </a:cubicBezTo>
                                      <a:lnTo>
                                        <a:pt x="0" y="14875"/>
                                      </a:lnTo>
                                      <a:cubicBezTo>
                                        <a:pt x="0" y="14861"/>
                                        <a:pt x="12" y="14850"/>
                                        <a:pt x="25" y="14850"/>
                                      </a:cubicBezTo>
                                      <a:cubicBezTo>
                                        <a:pt x="39" y="14850"/>
                                        <a:pt x="50" y="14861"/>
                                        <a:pt x="50" y="14875"/>
                                      </a:cubicBezTo>
                                      <a:close/>
                                      <a:moveTo>
                                        <a:pt x="50" y="15425"/>
                                      </a:moveTo>
                                      <a:lnTo>
                                        <a:pt x="50" y="15775"/>
                                      </a:lnTo>
                                      <a:cubicBezTo>
                                        <a:pt x="50" y="15789"/>
                                        <a:pt x="39" y="15800"/>
                                        <a:pt x="25" y="15800"/>
                                      </a:cubicBezTo>
                                      <a:cubicBezTo>
                                        <a:pt x="12" y="15800"/>
                                        <a:pt x="0" y="15789"/>
                                        <a:pt x="0" y="15775"/>
                                      </a:cubicBezTo>
                                      <a:lnTo>
                                        <a:pt x="0" y="15425"/>
                                      </a:lnTo>
                                      <a:cubicBezTo>
                                        <a:pt x="0" y="15411"/>
                                        <a:pt x="12" y="15400"/>
                                        <a:pt x="25" y="15400"/>
                                      </a:cubicBezTo>
                                      <a:cubicBezTo>
                                        <a:pt x="39" y="15400"/>
                                        <a:pt x="50" y="15411"/>
                                        <a:pt x="50" y="15425"/>
                                      </a:cubicBezTo>
                                      <a:close/>
                                      <a:moveTo>
                                        <a:pt x="50" y="15975"/>
                                      </a:moveTo>
                                      <a:lnTo>
                                        <a:pt x="50" y="16325"/>
                                      </a:lnTo>
                                      <a:cubicBezTo>
                                        <a:pt x="50" y="16339"/>
                                        <a:pt x="39" y="16350"/>
                                        <a:pt x="25" y="16350"/>
                                      </a:cubicBezTo>
                                      <a:cubicBezTo>
                                        <a:pt x="12" y="16350"/>
                                        <a:pt x="0" y="16339"/>
                                        <a:pt x="0" y="16325"/>
                                      </a:cubicBezTo>
                                      <a:lnTo>
                                        <a:pt x="0" y="15975"/>
                                      </a:lnTo>
                                      <a:cubicBezTo>
                                        <a:pt x="0" y="15961"/>
                                        <a:pt x="12" y="15950"/>
                                        <a:pt x="25" y="15950"/>
                                      </a:cubicBezTo>
                                      <a:cubicBezTo>
                                        <a:pt x="39" y="15950"/>
                                        <a:pt x="50" y="15961"/>
                                        <a:pt x="50" y="15975"/>
                                      </a:cubicBezTo>
                                      <a:close/>
                                      <a:moveTo>
                                        <a:pt x="50" y="16525"/>
                                      </a:moveTo>
                                      <a:lnTo>
                                        <a:pt x="50" y="16875"/>
                                      </a:lnTo>
                                      <a:cubicBezTo>
                                        <a:pt x="50" y="16889"/>
                                        <a:pt x="39" y="16900"/>
                                        <a:pt x="25" y="16900"/>
                                      </a:cubicBezTo>
                                      <a:cubicBezTo>
                                        <a:pt x="12" y="16900"/>
                                        <a:pt x="0" y="16889"/>
                                        <a:pt x="0" y="16875"/>
                                      </a:cubicBezTo>
                                      <a:lnTo>
                                        <a:pt x="0" y="16525"/>
                                      </a:lnTo>
                                      <a:cubicBezTo>
                                        <a:pt x="0" y="16511"/>
                                        <a:pt x="12" y="16500"/>
                                        <a:pt x="25" y="16500"/>
                                      </a:cubicBezTo>
                                      <a:cubicBezTo>
                                        <a:pt x="39" y="16500"/>
                                        <a:pt x="50" y="16511"/>
                                        <a:pt x="50" y="16525"/>
                                      </a:cubicBezTo>
                                      <a:close/>
                                      <a:moveTo>
                                        <a:pt x="50" y="17075"/>
                                      </a:moveTo>
                                      <a:lnTo>
                                        <a:pt x="50" y="17191"/>
                                      </a:lnTo>
                                      <a:cubicBezTo>
                                        <a:pt x="50" y="17205"/>
                                        <a:pt x="39" y="17216"/>
                                        <a:pt x="25" y="17216"/>
                                      </a:cubicBezTo>
                                      <a:cubicBezTo>
                                        <a:pt x="12" y="17216"/>
                                        <a:pt x="0" y="17205"/>
                                        <a:pt x="0" y="17191"/>
                                      </a:cubicBezTo>
                                      <a:lnTo>
                                        <a:pt x="0" y="17075"/>
                                      </a:lnTo>
                                      <a:cubicBezTo>
                                        <a:pt x="0" y="17061"/>
                                        <a:pt x="12" y="17050"/>
                                        <a:pt x="25" y="17050"/>
                                      </a:cubicBezTo>
                                      <a:cubicBezTo>
                                        <a:pt x="39" y="17050"/>
                                        <a:pt x="50" y="17061"/>
                                        <a:pt x="50" y="1707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6350" cap="flat">
                                  <a:solidFill>
                                    <a:srgbClr val="000000"/>
                                  </a:solidFill>
                                  <a:prstDash val="solid"/>
                                  <a:bevel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11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99529" y="7555"/>
                                  <a:ext cx="6350" cy="2552700"/>
                                </a:xfrm>
                                <a:custGeom>
                                  <a:avLst/>
                                  <a:gdLst>
                                    <a:gd name="T0" fmla="*/ 0 w 50"/>
                                    <a:gd name="T1" fmla="*/ 375 h 17216"/>
                                    <a:gd name="T2" fmla="*/ 50 w 50"/>
                                    <a:gd name="T3" fmla="*/ 575 h 17216"/>
                                    <a:gd name="T4" fmla="*/ 0 w 50"/>
                                    <a:gd name="T5" fmla="*/ 575 h 17216"/>
                                    <a:gd name="T6" fmla="*/ 50 w 50"/>
                                    <a:gd name="T7" fmla="*/ 1475 h 17216"/>
                                    <a:gd name="T8" fmla="*/ 25 w 50"/>
                                    <a:gd name="T9" fmla="*/ 1100 h 17216"/>
                                    <a:gd name="T10" fmla="*/ 25 w 50"/>
                                    <a:gd name="T11" fmla="*/ 2050 h 17216"/>
                                    <a:gd name="T12" fmla="*/ 50 w 50"/>
                                    <a:gd name="T13" fmla="*/ 1675 h 17216"/>
                                    <a:gd name="T14" fmla="*/ 0 w 50"/>
                                    <a:gd name="T15" fmla="*/ 2575 h 17216"/>
                                    <a:gd name="T16" fmla="*/ 50 w 50"/>
                                    <a:gd name="T17" fmla="*/ 2775 h 17216"/>
                                    <a:gd name="T18" fmla="*/ 0 w 50"/>
                                    <a:gd name="T19" fmla="*/ 2775 h 17216"/>
                                    <a:gd name="T20" fmla="*/ 50 w 50"/>
                                    <a:gd name="T21" fmla="*/ 3675 h 17216"/>
                                    <a:gd name="T22" fmla="*/ 25 w 50"/>
                                    <a:gd name="T23" fmla="*/ 3300 h 17216"/>
                                    <a:gd name="T24" fmla="*/ 25 w 50"/>
                                    <a:gd name="T25" fmla="*/ 4250 h 17216"/>
                                    <a:gd name="T26" fmla="*/ 50 w 50"/>
                                    <a:gd name="T27" fmla="*/ 3875 h 17216"/>
                                    <a:gd name="T28" fmla="*/ 0 w 50"/>
                                    <a:gd name="T29" fmla="*/ 4775 h 17216"/>
                                    <a:gd name="T30" fmla="*/ 50 w 50"/>
                                    <a:gd name="T31" fmla="*/ 4975 h 17216"/>
                                    <a:gd name="T32" fmla="*/ 0 w 50"/>
                                    <a:gd name="T33" fmla="*/ 4975 h 17216"/>
                                    <a:gd name="T34" fmla="*/ 50 w 50"/>
                                    <a:gd name="T35" fmla="*/ 5875 h 17216"/>
                                    <a:gd name="T36" fmla="*/ 25 w 50"/>
                                    <a:gd name="T37" fmla="*/ 5500 h 17216"/>
                                    <a:gd name="T38" fmla="*/ 25 w 50"/>
                                    <a:gd name="T39" fmla="*/ 6450 h 17216"/>
                                    <a:gd name="T40" fmla="*/ 50 w 50"/>
                                    <a:gd name="T41" fmla="*/ 6075 h 17216"/>
                                    <a:gd name="T42" fmla="*/ 0 w 50"/>
                                    <a:gd name="T43" fmla="*/ 6975 h 17216"/>
                                    <a:gd name="T44" fmla="*/ 50 w 50"/>
                                    <a:gd name="T45" fmla="*/ 7175 h 17216"/>
                                    <a:gd name="T46" fmla="*/ 0 w 50"/>
                                    <a:gd name="T47" fmla="*/ 7175 h 17216"/>
                                    <a:gd name="T48" fmla="*/ 50 w 50"/>
                                    <a:gd name="T49" fmla="*/ 8075 h 17216"/>
                                    <a:gd name="T50" fmla="*/ 25 w 50"/>
                                    <a:gd name="T51" fmla="*/ 7700 h 17216"/>
                                    <a:gd name="T52" fmla="*/ 25 w 50"/>
                                    <a:gd name="T53" fmla="*/ 8650 h 17216"/>
                                    <a:gd name="T54" fmla="*/ 50 w 50"/>
                                    <a:gd name="T55" fmla="*/ 8275 h 17216"/>
                                    <a:gd name="T56" fmla="*/ 0 w 50"/>
                                    <a:gd name="T57" fmla="*/ 9175 h 17216"/>
                                    <a:gd name="T58" fmla="*/ 50 w 50"/>
                                    <a:gd name="T59" fmla="*/ 9375 h 17216"/>
                                    <a:gd name="T60" fmla="*/ 0 w 50"/>
                                    <a:gd name="T61" fmla="*/ 9375 h 17216"/>
                                    <a:gd name="T62" fmla="*/ 50 w 50"/>
                                    <a:gd name="T63" fmla="*/ 10275 h 17216"/>
                                    <a:gd name="T64" fmla="*/ 25 w 50"/>
                                    <a:gd name="T65" fmla="*/ 9900 h 17216"/>
                                    <a:gd name="T66" fmla="*/ 25 w 50"/>
                                    <a:gd name="T67" fmla="*/ 10850 h 17216"/>
                                    <a:gd name="T68" fmla="*/ 50 w 50"/>
                                    <a:gd name="T69" fmla="*/ 10475 h 17216"/>
                                    <a:gd name="T70" fmla="*/ 0 w 50"/>
                                    <a:gd name="T71" fmla="*/ 11375 h 17216"/>
                                    <a:gd name="T72" fmla="*/ 50 w 50"/>
                                    <a:gd name="T73" fmla="*/ 11575 h 17216"/>
                                    <a:gd name="T74" fmla="*/ 0 w 50"/>
                                    <a:gd name="T75" fmla="*/ 11575 h 17216"/>
                                    <a:gd name="T76" fmla="*/ 50 w 50"/>
                                    <a:gd name="T77" fmla="*/ 12475 h 17216"/>
                                    <a:gd name="T78" fmla="*/ 25 w 50"/>
                                    <a:gd name="T79" fmla="*/ 12100 h 17216"/>
                                    <a:gd name="T80" fmla="*/ 25 w 50"/>
                                    <a:gd name="T81" fmla="*/ 13050 h 17216"/>
                                    <a:gd name="T82" fmla="*/ 50 w 50"/>
                                    <a:gd name="T83" fmla="*/ 12675 h 17216"/>
                                    <a:gd name="T84" fmla="*/ 0 w 50"/>
                                    <a:gd name="T85" fmla="*/ 13575 h 17216"/>
                                    <a:gd name="T86" fmla="*/ 50 w 50"/>
                                    <a:gd name="T87" fmla="*/ 13775 h 17216"/>
                                    <a:gd name="T88" fmla="*/ 0 w 50"/>
                                    <a:gd name="T89" fmla="*/ 13775 h 17216"/>
                                    <a:gd name="T90" fmla="*/ 50 w 50"/>
                                    <a:gd name="T91" fmla="*/ 14675 h 17216"/>
                                    <a:gd name="T92" fmla="*/ 25 w 50"/>
                                    <a:gd name="T93" fmla="*/ 14300 h 17216"/>
                                    <a:gd name="T94" fmla="*/ 25 w 50"/>
                                    <a:gd name="T95" fmla="*/ 15250 h 17216"/>
                                    <a:gd name="T96" fmla="*/ 50 w 50"/>
                                    <a:gd name="T97" fmla="*/ 14875 h 17216"/>
                                    <a:gd name="T98" fmla="*/ 0 w 50"/>
                                    <a:gd name="T99" fmla="*/ 15775 h 17216"/>
                                    <a:gd name="T100" fmla="*/ 50 w 50"/>
                                    <a:gd name="T101" fmla="*/ 15975 h 17216"/>
                                    <a:gd name="T102" fmla="*/ 0 w 50"/>
                                    <a:gd name="T103" fmla="*/ 15975 h 17216"/>
                                    <a:gd name="T104" fmla="*/ 50 w 50"/>
                                    <a:gd name="T105" fmla="*/ 16875 h 17216"/>
                                    <a:gd name="T106" fmla="*/ 25 w 50"/>
                                    <a:gd name="T107" fmla="*/ 16500 h 17216"/>
                                    <a:gd name="T108" fmla="*/ 25 w 50"/>
                                    <a:gd name="T109" fmla="*/ 17216 h 17216"/>
                                    <a:gd name="T110" fmla="*/ 50 w 50"/>
                                    <a:gd name="T111" fmla="*/ 17075 h 172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0" h="17216">
                                      <a:moveTo>
                                        <a:pt x="50" y="25"/>
                                      </a:moveTo>
                                      <a:lnTo>
                                        <a:pt x="50" y="375"/>
                                      </a:lnTo>
                                      <a:cubicBezTo>
                                        <a:pt x="50" y="389"/>
                                        <a:pt x="39" y="400"/>
                                        <a:pt x="25" y="400"/>
                                      </a:cubicBezTo>
                                      <a:cubicBezTo>
                                        <a:pt x="12" y="400"/>
                                        <a:pt x="0" y="389"/>
                                        <a:pt x="0" y="375"/>
                                      </a:cubicBezTo>
                                      <a:lnTo>
                                        <a:pt x="0" y="25"/>
                                      </a:lnTo>
                                      <a:cubicBezTo>
                                        <a:pt x="0" y="11"/>
                                        <a:pt x="12" y="0"/>
                                        <a:pt x="25" y="0"/>
                                      </a:cubicBezTo>
                                      <a:cubicBezTo>
                                        <a:pt x="39" y="0"/>
                                        <a:pt x="50" y="11"/>
                                        <a:pt x="50" y="25"/>
                                      </a:cubicBezTo>
                                      <a:close/>
                                      <a:moveTo>
                                        <a:pt x="50" y="575"/>
                                      </a:moveTo>
                                      <a:lnTo>
                                        <a:pt x="50" y="925"/>
                                      </a:lnTo>
                                      <a:cubicBezTo>
                                        <a:pt x="50" y="939"/>
                                        <a:pt x="39" y="950"/>
                                        <a:pt x="25" y="950"/>
                                      </a:cubicBezTo>
                                      <a:cubicBezTo>
                                        <a:pt x="12" y="950"/>
                                        <a:pt x="0" y="939"/>
                                        <a:pt x="0" y="925"/>
                                      </a:cubicBezTo>
                                      <a:lnTo>
                                        <a:pt x="0" y="575"/>
                                      </a:lnTo>
                                      <a:cubicBezTo>
                                        <a:pt x="0" y="561"/>
                                        <a:pt x="12" y="550"/>
                                        <a:pt x="25" y="550"/>
                                      </a:cubicBezTo>
                                      <a:cubicBezTo>
                                        <a:pt x="39" y="550"/>
                                        <a:pt x="50" y="561"/>
                                        <a:pt x="50" y="575"/>
                                      </a:cubicBezTo>
                                      <a:close/>
                                      <a:moveTo>
                                        <a:pt x="50" y="1125"/>
                                      </a:moveTo>
                                      <a:lnTo>
                                        <a:pt x="50" y="1475"/>
                                      </a:lnTo>
                                      <a:cubicBezTo>
                                        <a:pt x="50" y="1489"/>
                                        <a:pt x="39" y="1500"/>
                                        <a:pt x="25" y="1500"/>
                                      </a:cubicBezTo>
                                      <a:cubicBezTo>
                                        <a:pt x="12" y="1500"/>
                                        <a:pt x="0" y="1489"/>
                                        <a:pt x="0" y="1475"/>
                                      </a:cubicBezTo>
                                      <a:lnTo>
                                        <a:pt x="0" y="1125"/>
                                      </a:lnTo>
                                      <a:cubicBezTo>
                                        <a:pt x="0" y="1111"/>
                                        <a:pt x="12" y="1100"/>
                                        <a:pt x="25" y="1100"/>
                                      </a:cubicBezTo>
                                      <a:cubicBezTo>
                                        <a:pt x="39" y="1100"/>
                                        <a:pt x="50" y="1111"/>
                                        <a:pt x="50" y="1125"/>
                                      </a:cubicBezTo>
                                      <a:close/>
                                      <a:moveTo>
                                        <a:pt x="50" y="1675"/>
                                      </a:moveTo>
                                      <a:lnTo>
                                        <a:pt x="50" y="2025"/>
                                      </a:lnTo>
                                      <a:cubicBezTo>
                                        <a:pt x="50" y="2039"/>
                                        <a:pt x="39" y="2050"/>
                                        <a:pt x="25" y="2050"/>
                                      </a:cubicBezTo>
                                      <a:cubicBezTo>
                                        <a:pt x="12" y="2050"/>
                                        <a:pt x="0" y="2039"/>
                                        <a:pt x="0" y="2025"/>
                                      </a:cubicBezTo>
                                      <a:lnTo>
                                        <a:pt x="0" y="1675"/>
                                      </a:lnTo>
                                      <a:cubicBezTo>
                                        <a:pt x="0" y="1661"/>
                                        <a:pt x="12" y="1650"/>
                                        <a:pt x="25" y="1650"/>
                                      </a:cubicBezTo>
                                      <a:cubicBezTo>
                                        <a:pt x="39" y="1650"/>
                                        <a:pt x="50" y="1661"/>
                                        <a:pt x="50" y="1675"/>
                                      </a:cubicBezTo>
                                      <a:close/>
                                      <a:moveTo>
                                        <a:pt x="50" y="2225"/>
                                      </a:moveTo>
                                      <a:lnTo>
                                        <a:pt x="50" y="2575"/>
                                      </a:lnTo>
                                      <a:cubicBezTo>
                                        <a:pt x="50" y="2589"/>
                                        <a:pt x="39" y="2600"/>
                                        <a:pt x="25" y="2600"/>
                                      </a:cubicBezTo>
                                      <a:cubicBezTo>
                                        <a:pt x="12" y="2600"/>
                                        <a:pt x="0" y="2589"/>
                                        <a:pt x="0" y="2575"/>
                                      </a:cubicBezTo>
                                      <a:lnTo>
                                        <a:pt x="0" y="2225"/>
                                      </a:lnTo>
                                      <a:cubicBezTo>
                                        <a:pt x="0" y="2211"/>
                                        <a:pt x="12" y="2200"/>
                                        <a:pt x="25" y="2200"/>
                                      </a:cubicBezTo>
                                      <a:cubicBezTo>
                                        <a:pt x="39" y="2200"/>
                                        <a:pt x="50" y="2211"/>
                                        <a:pt x="50" y="2225"/>
                                      </a:cubicBezTo>
                                      <a:close/>
                                      <a:moveTo>
                                        <a:pt x="50" y="2775"/>
                                      </a:moveTo>
                                      <a:lnTo>
                                        <a:pt x="50" y="3125"/>
                                      </a:lnTo>
                                      <a:cubicBezTo>
                                        <a:pt x="50" y="3139"/>
                                        <a:pt x="39" y="3150"/>
                                        <a:pt x="25" y="3150"/>
                                      </a:cubicBezTo>
                                      <a:cubicBezTo>
                                        <a:pt x="12" y="3150"/>
                                        <a:pt x="0" y="3139"/>
                                        <a:pt x="0" y="3125"/>
                                      </a:cubicBezTo>
                                      <a:lnTo>
                                        <a:pt x="0" y="2775"/>
                                      </a:lnTo>
                                      <a:cubicBezTo>
                                        <a:pt x="0" y="2761"/>
                                        <a:pt x="12" y="2750"/>
                                        <a:pt x="25" y="2750"/>
                                      </a:cubicBezTo>
                                      <a:cubicBezTo>
                                        <a:pt x="39" y="2750"/>
                                        <a:pt x="50" y="2761"/>
                                        <a:pt x="50" y="2775"/>
                                      </a:cubicBezTo>
                                      <a:close/>
                                      <a:moveTo>
                                        <a:pt x="50" y="3325"/>
                                      </a:moveTo>
                                      <a:lnTo>
                                        <a:pt x="50" y="3675"/>
                                      </a:lnTo>
                                      <a:cubicBezTo>
                                        <a:pt x="50" y="3689"/>
                                        <a:pt x="39" y="3700"/>
                                        <a:pt x="25" y="3700"/>
                                      </a:cubicBezTo>
                                      <a:cubicBezTo>
                                        <a:pt x="12" y="3700"/>
                                        <a:pt x="0" y="3689"/>
                                        <a:pt x="0" y="3675"/>
                                      </a:cubicBezTo>
                                      <a:lnTo>
                                        <a:pt x="0" y="3325"/>
                                      </a:lnTo>
                                      <a:cubicBezTo>
                                        <a:pt x="0" y="3311"/>
                                        <a:pt x="12" y="3300"/>
                                        <a:pt x="25" y="3300"/>
                                      </a:cubicBezTo>
                                      <a:cubicBezTo>
                                        <a:pt x="39" y="3300"/>
                                        <a:pt x="50" y="3311"/>
                                        <a:pt x="50" y="3325"/>
                                      </a:cubicBezTo>
                                      <a:close/>
                                      <a:moveTo>
                                        <a:pt x="50" y="3875"/>
                                      </a:moveTo>
                                      <a:lnTo>
                                        <a:pt x="50" y="4225"/>
                                      </a:lnTo>
                                      <a:cubicBezTo>
                                        <a:pt x="50" y="4239"/>
                                        <a:pt x="39" y="4250"/>
                                        <a:pt x="25" y="4250"/>
                                      </a:cubicBezTo>
                                      <a:cubicBezTo>
                                        <a:pt x="12" y="4250"/>
                                        <a:pt x="0" y="4239"/>
                                        <a:pt x="0" y="4225"/>
                                      </a:cubicBezTo>
                                      <a:lnTo>
                                        <a:pt x="0" y="3875"/>
                                      </a:lnTo>
                                      <a:cubicBezTo>
                                        <a:pt x="0" y="3861"/>
                                        <a:pt x="12" y="3850"/>
                                        <a:pt x="25" y="3850"/>
                                      </a:cubicBezTo>
                                      <a:cubicBezTo>
                                        <a:pt x="39" y="3850"/>
                                        <a:pt x="50" y="3861"/>
                                        <a:pt x="50" y="3875"/>
                                      </a:cubicBezTo>
                                      <a:close/>
                                      <a:moveTo>
                                        <a:pt x="50" y="4425"/>
                                      </a:moveTo>
                                      <a:lnTo>
                                        <a:pt x="50" y="4775"/>
                                      </a:lnTo>
                                      <a:cubicBezTo>
                                        <a:pt x="50" y="4789"/>
                                        <a:pt x="39" y="4800"/>
                                        <a:pt x="25" y="4800"/>
                                      </a:cubicBezTo>
                                      <a:cubicBezTo>
                                        <a:pt x="12" y="4800"/>
                                        <a:pt x="0" y="4789"/>
                                        <a:pt x="0" y="4775"/>
                                      </a:cubicBezTo>
                                      <a:lnTo>
                                        <a:pt x="0" y="4425"/>
                                      </a:lnTo>
                                      <a:cubicBezTo>
                                        <a:pt x="0" y="4411"/>
                                        <a:pt x="12" y="4400"/>
                                        <a:pt x="25" y="4400"/>
                                      </a:cubicBezTo>
                                      <a:cubicBezTo>
                                        <a:pt x="39" y="4400"/>
                                        <a:pt x="50" y="4411"/>
                                        <a:pt x="50" y="4425"/>
                                      </a:cubicBezTo>
                                      <a:close/>
                                      <a:moveTo>
                                        <a:pt x="50" y="4975"/>
                                      </a:moveTo>
                                      <a:lnTo>
                                        <a:pt x="50" y="5325"/>
                                      </a:lnTo>
                                      <a:cubicBezTo>
                                        <a:pt x="50" y="5339"/>
                                        <a:pt x="39" y="5350"/>
                                        <a:pt x="25" y="5350"/>
                                      </a:cubicBezTo>
                                      <a:cubicBezTo>
                                        <a:pt x="12" y="5350"/>
                                        <a:pt x="0" y="5339"/>
                                        <a:pt x="0" y="5325"/>
                                      </a:cubicBezTo>
                                      <a:lnTo>
                                        <a:pt x="0" y="4975"/>
                                      </a:lnTo>
                                      <a:cubicBezTo>
                                        <a:pt x="0" y="4961"/>
                                        <a:pt x="12" y="4950"/>
                                        <a:pt x="25" y="4950"/>
                                      </a:cubicBezTo>
                                      <a:cubicBezTo>
                                        <a:pt x="39" y="4950"/>
                                        <a:pt x="50" y="4961"/>
                                        <a:pt x="50" y="4975"/>
                                      </a:cubicBezTo>
                                      <a:close/>
                                      <a:moveTo>
                                        <a:pt x="50" y="5525"/>
                                      </a:moveTo>
                                      <a:lnTo>
                                        <a:pt x="50" y="5875"/>
                                      </a:lnTo>
                                      <a:cubicBezTo>
                                        <a:pt x="50" y="5889"/>
                                        <a:pt x="39" y="5900"/>
                                        <a:pt x="25" y="5900"/>
                                      </a:cubicBezTo>
                                      <a:cubicBezTo>
                                        <a:pt x="12" y="5900"/>
                                        <a:pt x="0" y="5889"/>
                                        <a:pt x="0" y="5875"/>
                                      </a:cubicBezTo>
                                      <a:lnTo>
                                        <a:pt x="0" y="5525"/>
                                      </a:lnTo>
                                      <a:cubicBezTo>
                                        <a:pt x="0" y="5511"/>
                                        <a:pt x="12" y="5500"/>
                                        <a:pt x="25" y="5500"/>
                                      </a:cubicBezTo>
                                      <a:cubicBezTo>
                                        <a:pt x="39" y="5500"/>
                                        <a:pt x="50" y="5511"/>
                                        <a:pt x="50" y="5525"/>
                                      </a:cubicBezTo>
                                      <a:close/>
                                      <a:moveTo>
                                        <a:pt x="50" y="6075"/>
                                      </a:moveTo>
                                      <a:lnTo>
                                        <a:pt x="50" y="6425"/>
                                      </a:lnTo>
                                      <a:cubicBezTo>
                                        <a:pt x="50" y="6439"/>
                                        <a:pt x="39" y="6450"/>
                                        <a:pt x="25" y="6450"/>
                                      </a:cubicBezTo>
                                      <a:cubicBezTo>
                                        <a:pt x="12" y="6450"/>
                                        <a:pt x="0" y="6439"/>
                                        <a:pt x="0" y="6425"/>
                                      </a:cubicBezTo>
                                      <a:lnTo>
                                        <a:pt x="0" y="6075"/>
                                      </a:lnTo>
                                      <a:cubicBezTo>
                                        <a:pt x="0" y="6061"/>
                                        <a:pt x="12" y="6050"/>
                                        <a:pt x="25" y="6050"/>
                                      </a:cubicBezTo>
                                      <a:cubicBezTo>
                                        <a:pt x="39" y="6050"/>
                                        <a:pt x="50" y="6061"/>
                                        <a:pt x="50" y="6075"/>
                                      </a:cubicBezTo>
                                      <a:close/>
                                      <a:moveTo>
                                        <a:pt x="50" y="6625"/>
                                      </a:moveTo>
                                      <a:lnTo>
                                        <a:pt x="50" y="6975"/>
                                      </a:lnTo>
                                      <a:cubicBezTo>
                                        <a:pt x="50" y="6989"/>
                                        <a:pt x="39" y="7000"/>
                                        <a:pt x="25" y="7000"/>
                                      </a:cubicBezTo>
                                      <a:cubicBezTo>
                                        <a:pt x="12" y="7000"/>
                                        <a:pt x="0" y="6989"/>
                                        <a:pt x="0" y="6975"/>
                                      </a:cubicBezTo>
                                      <a:lnTo>
                                        <a:pt x="0" y="6625"/>
                                      </a:lnTo>
                                      <a:cubicBezTo>
                                        <a:pt x="0" y="6611"/>
                                        <a:pt x="12" y="6600"/>
                                        <a:pt x="25" y="6600"/>
                                      </a:cubicBezTo>
                                      <a:cubicBezTo>
                                        <a:pt x="39" y="6600"/>
                                        <a:pt x="50" y="6611"/>
                                        <a:pt x="50" y="6625"/>
                                      </a:cubicBezTo>
                                      <a:close/>
                                      <a:moveTo>
                                        <a:pt x="50" y="7175"/>
                                      </a:moveTo>
                                      <a:lnTo>
                                        <a:pt x="50" y="7525"/>
                                      </a:lnTo>
                                      <a:cubicBezTo>
                                        <a:pt x="50" y="7539"/>
                                        <a:pt x="39" y="7550"/>
                                        <a:pt x="25" y="7550"/>
                                      </a:cubicBezTo>
                                      <a:cubicBezTo>
                                        <a:pt x="12" y="7550"/>
                                        <a:pt x="0" y="7539"/>
                                        <a:pt x="0" y="7525"/>
                                      </a:cubicBezTo>
                                      <a:lnTo>
                                        <a:pt x="0" y="7175"/>
                                      </a:lnTo>
                                      <a:cubicBezTo>
                                        <a:pt x="0" y="7161"/>
                                        <a:pt x="12" y="7150"/>
                                        <a:pt x="25" y="7150"/>
                                      </a:cubicBezTo>
                                      <a:cubicBezTo>
                                        <a:pt x="39" y="7150"/>
                                        <a:pt x="50" y="7161"/>
                                        <a:pt x="50" y="7175"/>
                                      </a:cubicBezTo>
                                      <a:close/>
                                      <a:moveTo>
                                        <a:pt x="50" y="7725"/>
                                      </a:moveTo>
                                      <a:lnTo>
                                        <a:pt x="50" y="8075"/>
                                      </a:lnTo>
                                      <a:cubicBezTo>
                                        <a:pt x="50" y="8089"/>
                                        <a:pt x="39" y="8100"/>
                                        <a:pt x="25" y="8100"/>
                                      </a:cubicBezTo>
                                      <a:cubicBezTo>
                                        <a:pt x="12" y="8100"/>
                                        <a:pt x="0" y="8089"/>
                                        <a:pt x="0" y="8075"/>
                                      </a:cubicBezTo>
                                      <a:lnTo>
                                        <a:pt x="0" y="7725"/>
                                      </a:lnTo>
                                      <a:cubicBezTo>
                                        <a:pt x="0" y="7711"/>
                                        <a:pt x="12" y="7700"/>
                                        <a:pt x="25" y="7700"/>
                                      </a:cubicBezTo>
                                      <a:cubicBezTo>
                                        <a:pt x="39" y="7700"/>
                                        <a:pt x="50" y="7711"/>
                                        <a:pt x="50" y="7725"/>
                                      </a:cubicBezTo>
                                      <a:close/>
                                      <a:moveTo>
                                        <a:pt x="50" y="8275"/>
                                      </a:moveTo>
                                      <a:lnTo>
                                        <a:pt x="50" y="8625"/>
                                      </a:lnTo>
                                      <a:cubicBezTo>
                                        <a:pt x="50" y="8639"/>
                                        <a:pt x="39" y="8650"/>
                                        <a:pt x="25" y="8650"/>
                                      </a:cubicBezTo>
                                      <a:cubicBezTo>
                                        <a:pt x="12" y="8650"/>
                                        <a:pt x="0" y="8639"/>
                                        <a:pt x="0" y="8625"/>
                                      </a:cubicBezTo>
                                      <a:lnTo>
                                        <a:pt x="0" y="8275"/>
                                      </a:lnTo>
                                      <a:cubicBezTo>
                                        <a:pt x="0" y="8261"/>
                                        <a:pt x="12" y="8250"/>
                                        <a:pt x="25" y="8250"/>
                                      </a:cubicBezTo>
                                      <a:cubicBezTo>
                                        <a:pt x="39" y="8250"/>
                                        <a:pt x="50" y="8261"/>
                                        <a:pt x="50" y="8275"/>
                                      </a:cubicBezTo>
                                      <a:close/>
                                      <a:moveTo>
                                        <a:pt x="50" y="8825"/>
                                      </a:moveTo>
                                      <a:lnTo>
                                        <a:pt x="50" y="9175"/>
                                      </a:lnTo>
                                      <a:cubicBezTo>
                                        <a:pt x="50" y="9189"/>
                                        <a:pt x="39" y="9200"/>
                                        <a:pt x="25" y="9200"/>
                                      </a:cubicBezTo>
                                      <a:cubicBezTo>
                                        <a:pt x="12" y="9200"/>
                                        <a:pt x="0" y="9189"/>
                                        <a:pt x="0" y="9175"/>
                                      </a:cubicBezTo>
                                      <a:lnTo>
                                        <a:pt x="0" y="8825"/>
                                      </a:lnTo>
                                      <a:cubicBezTo>
                                        <a:pt x="0" y="8811"/>
                                        <a:pt x="12" y="8800"/>
                                        <a:pt x="25" y="8800"/>
                                      </a:cubicBezTo>
                                      <a:cubicBezTo>
                                        <a:pt x="39" y="8800"/>
                                        <a:pt x="50" y="8811"/>
                                        <a:pt x="50" y="8825"/>
                                      </a:cubicBezTo>
                                      <a:close/>
                                      <a:moveTo>
                                        <a:pt x="50" y="9375"/>
                                      </a:moveTo>
                                      <a:lnTo>
                                        <a:pt x="50" y="9725"/>
                                      </a:lnTo>
                                      <a:cubicBezTo>
                                        <a:pt x="50" y="9739"/>
                                        <a:pt x="39" y="9750"/>
                                        <a:pt x="25" y="9750"/>
                                      </a:cubicBezTo>
                                      <a:cubicBezTo>
                                        <a:pt x="12" y="9750"/>
                                        <a:pt x="0" y="9739"/>
                                        <a:pt x="0" y="9725"/>
                                      </a:cubicBezTo>
                                      <a:lnTo>
                                        <a:pt x="0" y="9375"/>
                                      </a:lnTo>
                                      <a:cubicBezTo>
                                        <a:pt x="0" y="9361"/>
                                        <a:pt x="12" y="9350"/>
                                        <a:pt x="25" y="9350"/>
                                      </a:cubicBezTo>
                                      <a:cubicBezTo>
                                        <a:pt x="39" y="9350"/>
                                        <a:pt x="50" y="9361"/>
                                        <a:pt x="50" y="9375"/>
                                      </a:cubicBezTo>
                                      <a:close/>
                                      <a:moveTo>
                                        <a:pt x="50" y="9925"/>
                                      </a:moveTo>
                                      <a:lnTo>
                                        <a:pt x="50" y="10275"/>
                                      </a:lnTo>
                                      <a:cubicBezTo>
                                        <a:pt x="50" y="10289"/>
                                        <a:pt x="39" y="10300"/>
                                        <a:pt x="25" y="10300"/>
                                      </a:cubicBezTo>
                                      <a:cubicBezTo>
                                        <a:pt x="12" y="10300"/>
                                        <a:pt x="0" y="10289"/>
                                        <a:pt x="0" y="10275"/>
                                      </a:cubicBezTo>
                                      <a:lnTo>
                                        <a:pt x="0" y="9925"/>
                                      </a:lnTo>
                                      <a:cubicBezTo>
                                        <a:pt x="0" y="9911"/>
                                        <a:pt x="12" y="9900"/>
                                        <a:pt x="25" y="9900"/>
                                      </a:cubicBezTo>
                                      <a:cubicBezTo>
                                        <a:pt x="39" y="9900"/>
                                        <a:pt x="50" y="9911"/>
                                        <a:pt x="50" y="9925"/>
                                      </a:cubicBezTo>
                                      <a:close/>
                                      <a:moveTo>
                                        <a:pt x="50" y="10475"/>
                                      </a:moveTo>
                                      <a:lnTo>
                                        <a:pt x="50" y="10825"/>
                                      </a:lnTo>
                                      <a:cubicBezTo>
                                        <a:pt x="50" y="10839"/>
                                        <a:pt x="39" y="10850"/>
                                        <a:pt x="25" y="10850"/>
                                      </a:cubicBezTo>
                                      <a:cubicBezTo>
                                        <a:pt x="12" y="10850"/>
                                        <a:pt x="0" y="10839"/>
                                        <a:pt x="0" y="10825"/>
                                      </a:cubicBezTo>
                                      <a:lnTo>
                                        <a:pt x="0" y="10475"/>
                                      </a:lnTo>
                                      <a:cubicBezTo>
                                        <a:pt x="0" y="10461"/>
                                        <a:pt x="12" y="10450"/>
                                        <a:pt x="25" y="10450"/>
                                      </a:cubicBezTo>
                                      <a:cubicBezTo>
                                        <a:pt x="39" y="10450"/>
                                        <a:pt x="50" y="10461"/>
                                        <a:pt x="50" y="10475"/>
                                      </a:cubicBezTo>
                                      <a:close/>
                                      <a:moveTo>
                                        <a:pt x="50" y="11025"/>
                                      </a:moveTo>
                                      <a:lnTo>
                                        <a:pt x="50" y="11375"/>
                                      </a:lnTo>
                                      <a:cubicBezTo>
                                        <a:pt x="50" y="11389"/>
                                        <a:pt x="39" y="11400"/>
                                        <a:pt x="25" y="11400"/>
                                      </a:cubicBezTo>
                                      <a:cubicBezTo>
                                        <a:pt x="12" y="11400"/>
                                        <a:pt x="0" y="11389"/>
                                        <a:pt x="0" y="11375"/>
                                      </a:cubicBezTo>
                                      <a:lnTo>
                                        <a:pt x="0" y="11025"/>
                                      </a:lnTo>
                                      <a:cubicBezTo>
                                        <a:pt x="0" y="11011"/>
                                        <a:pt x="12" y="11000"/>
                                        <a:pt x="25" y="11000"/>
                                      </a:cubicBezTo>
                                      <a:cubicBezTo>
                                        <a:pt x="39" y="11000"/>
                                        <a:pt x="50" y="11011"/>
                                        <a:pt x="50" y="11025"/>
                                      </a:cubicBezTo>
                                      <a:close/>
                                      <a:moveTo>
                                        <a:pt x="50" y="11575"/>
                                      </a:moveTo>
                                      <a:lnTo>
                                        <a:pt x="50" y="11925"/>
                                      </a:lnTo>
                                      <a:cubicBezTo>
                                        <a:pt x="50" y="11939"/>
                                        <a:pt x="39" y="11950"/>
                                        <a:pt x="25" y="11950"/>
                                      </a:cubicBezTo>
                                      <a:cubicBezTo>
                                        <a:pt x="12" y="11950"/>
                                        <a:pt x="0" y="11939"/>
                                        <a:pt x="0" y="11925"/>
                                      </a:cubicBezTo>
                                      <a:lnTo>
                                        <a:pt x="0" y="11575"/>
                                      </a:lnTo>
                                      <a:cubicBezTo>
                                        <a:pt x="0" y="11561"/>
                                        <a:pt x="12" y="11550"/>
                                        <a:pt x="25" y="11550"/>
                                      </a:cubicBezTo>
                                      <a:cubicBezTo>
                                        <a:pt x="39" y="11550"/>
                                        <a:pt x="50" y="11561"/>
                                        <a:pt x="50" y="11575"/>
                                      </a:cubicBezTo>
                                      <a:close/>
                                      <a:moveTo>
                                        <a:pt x="50" y="12125"/>
                                      </a:moveTo>
                                      <a:lnTo>
                                        <a:pt x="50" y="12475"/>
                                      </a:lnTo>
                                      <a:cubicBezTo>
                                        <a:pt x="50" y="12489"/>
                                        <a:pt x="39" y="12500"/>
                                        <a:pt x="25" y="12500"/>
                                      </a:cubicBezTo>
                                      <a:cubicBezTo>
                                        <a:pt x="12" y="12500"/>
                                        <a:pt x="0" y="12489"/>
                                        <a:pt x="0" y="12475"/>
                                      </a:cubicBezTo>
                                      <a:lnTo>
                                        <a:pt x="0" y="12125"/>
                                      </a:lnTo>
                                      <a:cubicBezTo>
                                        <a:pt x="0" y="12111"/>
                                        <a:pt x="12" y="12100"/>
                                        <a:pt x="25" y="12100"/>
                                      </a:cubicBezTo>
                                      <a:cubicBezTo>
                                        <a:pt x="39" y="12100"/>
                                        <a:pt x="50" y="12111"/>
                                        <a:pt x="50" y="12125"/>
                                      </a:cubicBezTo>
                                      <a:close/>
                                      <a:moveTo>
                                        <a:pt x="50" y="12675"/>
                                      </a:moveTo>
                                      <a:lnTo>
                                        <a:pt x="50" y="13025"/>
                                      </a:lnTo>
                                      <a:cubicBezTo>
                                        <a:pt x="50" y="13039"/>
                                        <a:pt x="39" y="13050"/>
                                        <a:pt x="25" y="13050"/>
                                      </a:cubicBezTo>
                                      <a:cubicBezTo>
                                        <a:pt x="12" y="13050"/>
                                        <a:pt x="0" y="13039"/>
                                        <a:pt x="0" y="13025"/>
                                      </a:cubicBezTo>
                                      <a:lnTo>
                                        <a:pt x="0" y="12675"/>
                                      </a:lnTo>
                                      <a:cubicBezTo>
                                        <a:pt x="0" y="12661"/>
                                        <a:pt x="12" y="12650"/>
                                        <a:pt x="25" y="12650"/>
                                      </a:cubicBezTo>
                                      <a:cubicBezTo>
                                        <a:pt x="39" y="12650"/>
                                        <a:pt x="50" y="12661"/>
                                        <a:pt x="50" y="12675"/>
                                      </a:cubicBezTo>
                                      <a:close/>
                                      <a:moveTo>
                                        <a:pt x="50" y="13225"/>
                                      </a:moveTo>
                                      <a:lnTo>
                                        <a:pt x="50" y="13575"/>
                                      </a:lnTo>
                                      <a:cubicBezTo>
                                        <a:pt x="50" y="13589"/>
                                        <a:pt x="39" y="13600"/>
                                        <a:pt x="25" y="13600"/>
                                      </a:cubicBezTo>
                                      <a:cubicBezTo>
                                        <a:pt x="12" y="13600"/>
                                        <a:pt x="0" y="13589"/>
                                        <a:pt x="0" y="13575"/>
                                      </a:cubicBezTo>
                                      <a:lnTo>
                                        <a:pt x="0" y="13225"/>
                                      </a:lnTo>
                                      <a:cubicBezTo>
                                        <a:pt x="0" y="13211"/>
                                        <a:pt x="12" y="13200"/>
                                        <a:pt x="25" y="13200"/>
                                      </a:cubicBezTo>
                                      <a:cubicBezTo>
                                        <a:pt x="39" y="13200"/>
                                        <a:pt x="50" y="13211"/>
                                        <a:pt x="50" y="13225"/>
                                      </a:cubicBezTo>
                                      <a:close/>
                                      <a:moveTo>
                                        <a:pt x="50" y="13775"/>
                                      </a:moveTo>
                                      <a:lnTo>
                                        <a:pt x="50" y="14125"/>
                                      </a:lnTo>
                                      <a:cubicBezTo>
                                        <a:pt x="50" y="14139"/>
                                        <a:pt x="39" y="14150"/>
                                        <a:pt x="25" y="14150"/>
                                      </a:cubicBezTo>
                                      <a:cubicBezTo>
                                        <a:pt x="12" y="14150"/>
                                        <a:pt x="0" y="14139"/>
                                        <a:pt x="0" y="14125"/>
                                      </a:cubicBezTo>
                                      <a:lnTo>
                                        <a:pt x="0" y="13775"/>
                                      </a:lnTo>
                                      <a:cubicBezTo>
                                        <a:pt x="0" y="13761"/>
                                        <a:pt x="12" y="13750"/>
                                        <a:pt x="25" y="13750"/>
                                      </a:cubicBezTo>
                                      <a:cubicBezTo>
                                        <a:pt x="39" y="13750"/>
                                        <a:pt x="50" y="13761"/>
                                        <a:pt x="50" y="13775"/>
                                      </a:cubicBezTo>
                                      <a:close/>
                                      <a:moveTo>
                                        <a:pt x="50" y="14325"/>
                                      </a:moveTo>
                                      <a:lnTo>
                                        <a:pt x="50" y="14675"/>
                                      </a:lnTo>
                                      <a:cubicBezTo>
                                        <a:pt x="50" y="14689"/>
                                        <a:pt x="39" y="14700"/>
                                        <a:pt x="25" y="14700"/>
                                      </a:cubicBezTo>
                                      <a:cubicBezTo>
                                        <a:pt x="12" y="14700"/>
                                        <a:pt x="0" y="14689"/>
                                        <a:pt x="0" y="14675"/>
                                      </a:cubicBezTo>
                                      <a:lnTo>
                                        <a:pt x="0" y="14325"/>
                                      </a:lnTo>
                                      <a:cubicBezTo>
                                        <a:pt x="0" y="14311"/>
                                        <a:pt x="12" y="14300"/>
                                        <a:pt x="25" y="14300"/>
                                      </a:cubicBezTo>
                                      <a:cubicBezTo>
                                        <a:pt x="39" y="14300"/>
                                        <a:pt x="50" y="14311"/>
                                        <a:pt x="50" y="14325"/>
                                      </a:cubicBezTo>
                                      <a:close/>
                                      <a:moveTo>
                                        <a:pt x="50" y="14875"/>
                                      </a:moveTo>
                                      <a:lnTo>
                                        <a:pt x="50" y="15225"/>
                                      </a:lnTo>
                                      <a:cubicBezTo>
                                        <a:pt x="50" y="15239"/>
                                        <a:pt x="39" y="15250"/>
                                        <a:pt x="25" y="15250"/>
                                      </a:cubicBezTo>
                                      <a:cubicBezTo>
                                        <a:pt x="12" y="15250"/>
                                        <a:pt x="0" y="15239"/>
                                        <a:pt x="0" y="15225"/>
                                      </a:cubicBezTo>
                                      <a:lnTo>
                                        <a:pt x="0" y="14875"/>
                                      </a:lnTo>
                                      <a:cubicBezTo>
                                        <a:pt x="0" y="14861"/>
                                        <a:pt x="12" y="14850"/>
                                        <a:pt x="25" y="14850"/>
                                      </a:cubicBezTo>
                                      <a:cubicBezTo>
                                        <a:pt x="39" y="14850"/>
                                        <a:pt x="50" y="14861"/>
                                        <a:pt x="50" y="14875"/>
                                      </a:cubicBezTo>
                                      <a:close/>
                                      <a:moveTo>
                                        <a:pt x="50" y="15425"/>
                                      </a:moveTo>
                                      <a:lnTo>
                                        <a:pt x="50" y="15775"/>
                                      </a:lnTo>
                                      <a:cubicBezTo>
                                        <a:pt x="50" y="15789"/>
                                        <a:pt x="39" y="15800"/>
                                        <a:pt x="25" y="15800"/>
                                      </a:cubicBezTo>
                                      <a:cubicBezTo>
                                        <a:pt x="12" y="15800"/>
                                        <a:pt x="0" y="15789"/>
                                        <a:pt x="0" y="15775"/>
                                      </a:cubicBezTo>
                                      <a:lnTo>
                                        <a:pt x="0" y="15425"/>
                                      </a:lnTo>
                                      <a:cubicBezTo>
                                        <a:pt x="0" y="15411"/>
                                        <a:pt x="12" y="15400"/>
                                        <a:pt x="25" y="15400"/>
                                      </a:cubicBezTo>
                                      <a:cubicBezTo>
                                        <a:pt x="39" y="15400"/>
                                        <a:pt x="50" y="15411"/>
                                        <a:pt x="50" y="15425"/>
                                      </a:cubicBezTo>
                                      <a:close/>
                                      <a:moveTo>
                                        <a:pt x="50" y="15975"/>
                                      </a:moveTo>
                                      <a:lnTo>
                                        <a:pt x="50" y="16325"/>
                                      </a:lnTo>
                                      <a:cubicBezTo>
                                        <a:pt x="50" y="16339"/>
                                        <a:pt x="39" y="16350"/>
                                        <a:pt x="25" y="16350"/>
                                      </a:cubicBezTo>
                                      <a:cubicBezTo>
                                        <a:pt x="12" y="16350"/>
                                        <a:pt x="0" y="16339"/>
                                        <a:pt x="0" y="16325"/>
                                      </a:cubicBezTo>
                                      <a:lnTo>
                                        <a:pt x="0" y="15975"/>
                                      </a:lnTo>
                                      <a:cubicBezTo>
                                        <a:pt x="0" y="15961"/>
                                        <a:pt x="12" y="15950"/>
                                        <a:pt x="25" y="15950"/>
                                      </a:cubicBezTo>
                                      <a:cubicBezTo>
                                        <a:pt x="39" y="15950"/>
                                        <a:pt x="50" y="15961"/>
                                        <a:pt x="50" y="15975"/>
                                      </a:cubicBezTo>
                                      <a:close/>
                                      <a:moveTo>
                                        <a:pt x="50" y="16525"/>
                                      </a:moveTo>
                                      <a:lnTo>
                                        <a:pt x="50" y="16875"/>
                                      </a:lnTo>
                                      <a:cubicBezTo>
                                        <a:pt x="50" y="16889"/>
                                        <a:pt x="39" y="16900"/>
                                        <a:pt x="25" y="16900"/>
                                      </a:cubicBezTo>
                                      <a:cubicBezTo>
                                        <a:pt x="12" y="16900"/>
                                        <a:pt x="0" y="16889"/>
                                        <a:pt x="0" y="16875"/>
                                      </a:cubicBezTo>
                                      <a:lnTo>
                                        <a:pt x="0" y="16525"/>
                                      </a:lnTo>
                                      <a:cubicBezTo>
                                        <a:pt x="0" y="16511"/>
                                        <a:pt x="12" y="16500"/>
                                        <a:pt x="25" y="16500"/>
                                      </a:cubicBezTo>
                                      <a:cubicBezTo>
                                        <a:pt x="39" y="16500"/>
                                        <a:pt x="50" y="16511"/>
                                        <a:pt x="50" y="16525"/>
                                      </a:cubicBezTo>
                                      <a:close/>
                                      <a:moveTo>
                                        <a:pt x="50" y="17075"/>
                                      </a:moveTo>
                                      <a:lnTo>
                                        <a:pt x="50" y="17191"/>
                                      </a:lnTo>
                                      <a:cubicBezTo>
                                        <a:pt x="50" y="17205"/>
                                        <a:pt x="39" y="17216"/>
                                        <a:pt x="25" y="17216"/>
                                      </a:cubicBezTo>
                                      <a:cubicBezTo>
                                        <a:pt x="12" y="17216"/>
                                        <a:pt x="0" y="17205"/>
                                        <a:pt x="0" y="17191"/>
                                      </a:cubicBezTo>
                                      <a:lnTo>
                                        <a:pt x="0" y="17075"/>
                                      </a:lnTo>
                                      <a:cubicBezTo>
                                        <a:pt x="0" y="17061"/>
                                        <a:pt x="12" y="17050"/>
                                        <a:pt x="25" y="17050"/>
                                      </a:cubicBezTo>
                                      <a:cubicBezTo>
                                        <a:pt x="39" y="17050"/>
                                        <a:pt x="50" y="17061"/>
                                        <a:pt x="50" y="1707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6350" cap="flat">
                                  <a:solidFill>
                                    <a:srgbClr val="000000"/>
                                  </a:solidFill>
                                  <a:prstDash val="solid"/>
                                  <a:bevel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3444" y="2627925"/>
                                  <a:ext cx="1181734" cy="3841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37F39" w:rsidRDefault="00D37F39" w:rsidP="00D37F39">
                                    <w:pPr>
                                      <w:pStyle w:val="NormalWeb"/>
                                      <w:spacing w:before="0" w:beforeAutospacing="0" w:after="160" w:afterAutospacing="0" w:line="256" w:lineRule="auto"/>
                                    </w:pPr>
                                    <w:r>
                                      <w:rPr>
                                        <w:rFonts w:ascii="Calibri" w:eastAsia="Times New Roman" w:hAnsi="Calibri"/>
                                        <w:b/>
                                        <w:bCs/>
                                        <w:sz w:val="22"/>
                                        <w:szCs w:val="22"/>
                                      </w:rPr>
                                      <w:t>To left / to right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C5621B" id="Canvas 80" o:spid="_x0000_s1058" editas="canvas" style="position:absolute;margin-left:49.2pt;margin-top:26.95pt;width:166.85pt;height:275.5pt;z-index:251775488" coordsize="21189,34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">
                      <v:shape id="_x0000_s1059" type="#_x0000_t75" style="position:absolute;width:21189;height:34988;visibility:visible;mso-wrap-style:square">
                        <v:fill o:detectmouseclick="t"/>
                        <v:path o:connecttype="none"/>
                      </v:shape>
                      <v:group id="Group 82" o:spid="_x0000_s1060" style="position:absolute;left:372;width:19418;height:30332" coordorigin="12" coordsize="19417,303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rect id="Rectangle 28" o:spid="_x0000_s1061" style="position:absolute;left:12;width:261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rH78A&#10;AADcAAAADwAAAGRycy9kb3ducmV2LnhtbERP24rCMBB9F/yHMMK+aWrB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NqsfvwAAANwAAAAPAAAAAAAAAAAAAAAAAJgCAABkcnMvZG93bnJl&#10;di54bWxQSwUGAAAAAAQABAD1AAAAhAMAAAAA&#10;" filled="f" stroked="f">
                          <v:textbox style="mso-fit-shape-to-text:t" inset="0,0,0,0">
                            <w:txbxContent>
                              <w:p w:rsidR="00D37F39" w:rsidRDefault="00D37F39" w:rsidP="00D37F39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line id="Line 29" o:spid="_x0000_s1062" style="position:absolute;visibility:visible;mso-wrap-style:square" from="4055,4711" to="14564,47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M7E8IAAADcAAAADwAAAGRycy9kb3ducmV2LnhtbERPTYvCMBC9C/6HMIIX0VSXLlKNIuKC&#10;J3FdDx7HZmyKzaQ02Vr/vVkQ9jaP9znLdWcr0VLjS8cKppMEBHHudMmFgvPP13gOwgdkjZVjUvAk&#10;D+tVv7fETLsHf1N7CoWIIewzVGBCqDMpfW7Iop+4mjhyN9dYDBE2hdQNPmK4reQsST6lxZJjg8Ga&#10;toby++nXKmjn5dbujge9uVyrtDXdfpaOLkoNB91mASJQF/7Fb/dex/npB/w9Ey+Qq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TM7E8IAAADcAAAADwAAAAAAAAAAAAAA&#10;AAChAgAAZHJzL2Rvd25yZXYueG1sUEsFBgAAAAAEAAQA+QAAAJADAAAAAA==&#10;" strokeweight=".6pt">
                          <v:stroke endcap="round"/>
                        </v:line>
                        <v:line id="Line 30" o:spid="_x0000_s1063" style="position:absolute;visibility:visible;mso-wrap-style:square" from="3975,4711" to="6717,107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qjZ8IAAADcAAAADwAAAGRycy9kb3ducmV2LnhtbERPTYvCMBC9C/6HMIIX0VTZLlKNIuKC&#10;J3FdDx7HZmyKzaQ02Vr/vVkQ9jaP9znLdWcr0VLjS8cKppMEBHHudMmFgvPP13gOwgdkjZVjUvAk&#10;D+tVv7fETLsHf1N7CoWIIewzVGBCqDMpfW7Iop+4mjhyN9dYDBE2hdQNPmK4reQsST6lxZJjg8Ga&#10;toby++nXKmjn5dbujge9uVyrtDXdfpaOLkoNB91mASJQF/7Fb/dex/npB/w9Ey+Qq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tqjZ8IAAADcAAAADwAAAAAAAAAAAAAA&#10;AAChAgAAZHJzL2Rvd25yZXYueG1sUEsFBgAAAAAEAAQA+QAAAJADAAAAAA==&#10;" strokeweight=".6pt">
                          <v:stroke endcap="round"/>
                        </v:line>
                        <v:line id="Line 31" o:spid="_x0000_s1064" style="position:absolute;flip:y;visibility:visible;mso-wrap-style:square" from="6717,7875" to="8972,107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L+fcMAAADcAAAADwAAAGRycy9kb3ducmV2LnhtbERPS2vCQBC+F/wPywi91Y1CiqZuggqC&#10;4KH1hddpdpqEZmdDdvPov+8WCt7m43vOOhtNLXpqXWVZwXwWgSDOra64UHC97F+WIJxH1lhbJgU/&#10;5CBLJ09rTLQd+ET92RcihLBLUEHpfZNI6fKSDLqZbYgD92Vbgz7AtpC6xSGEm1ououhVGqw4NJTY&#10;0K6k/PvcGQWu3h67+LD72Nzfh7s59v722a2Uep6OmzcQnkb/EP+7DzrMj2P4eyZcIN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y/n3DAAAA3AAAAA8AAAAAAAAAAAAA&#10;AAAAoQIAAGRycy9kb3ducmV2LnhtbFBLBQYAAAAABAAEAPkAAACRAwAAAAA=&#10;" strokeweight=".6pt">
                          <v:stroke endcap="round"/>
                        </v:line>
                        <v:line id="Line 32" o:spid="_x0000_s1065" style="position:absolute;visibility:visible;mso-wrap-style:square" from="8972,7875" to="11387,107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SYi8MAAADcAAAADwAAAGRycy9kb3ducmV2LnhtbERPTWvCQBC9F/wPywheitlUiEh0FRGF&#10;nEpre8hxzI7ZYHY2ZLdJ+u+7hUJv83ifsztMthUD9b5xrOAlSUEQV043XCv4/LgsNyB8QNbYOiYF&#10;3+ThsJ897TDXbuR3Gq6hFjGEfY4KTAhdLqWvDFn0ieuII3d3vcUQYV9L3eMYw20rV2m6lhYbjg0G&#10;OzoZqh7XL6tg2DQne3571cfy1maDmYpV9lwqtZhPxy2IQFP4F/+5Cx3nZ2v4fSZe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EmIvDAAAA3AAAAA8AAAAAAAAAAAAA&#10;AAAAoQIAAGRycy9kb3ducmV2LnhtbFBLBQYAAAAABAAEAPkAAACRAwAAAAA=&#10;" strokeweight=".6pt">
                          <v:stroke endcap="round"/>
                        </v:line>
                        <v:line id="Line 33" o:spid="_x0000_s1066" style="position:absolute;flip:y;visibility:visible;mso-wrap-style:square" from="11387,4711" to="14564,107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zFkcIAAADcAAAADwAAAGRycy9kb3ducmV2LnhtbERPS2vCQBC+C/6HZQredFNBramrqCAI&#10;HrS24nWanSah2dmQ3Tz8964geJuP7zmLVWcK0VDlcssK3kcRCOLE6pxTBT/fu+EHCOeRNRaWScGN&#10;HKyW/d4CY21b/qLm7FMRQtjFqCDzvoyldElGBt3IlsSB+7OVQR9glUpdYRvCTSHHUTSVBnMODRmW&#10;tM0o+T/XRoErNod6st+e1tdjezWHxl9+67lSg7du/QnCU+df4qd7r8P8yQwez4QL5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zFkcIAAADcAAAADwAAAAAAAAAAAAAA&#10;AAChAgAAZHJzL2Rvd25yZXYueG1sUEsFBgAAAAAEAAQA+QAAAJADAAAAAA==&#10;" strokeweight=".6pt">
                          <v:stroke endcap="round"/>
                        </v:line>
                        <v:line id="Line 35" o:spid="_x0000_s1067" style="position:absolute;visibility:visible;mso-wrap-style:square" from="13595,6565" to="17107,14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sM+cMAAADcAAAADwAAAGRycy9kb3ducmV2LnhtbERPTWvCQBC9C/0PyxR6kbqpkGKjawhS&#10;Iadi1YPHMTvNhmZnQ3ZN0n/fFQq9zeN9ziafbCsG6n3jWMHLIgFBXDndcK3gfNo/r0D4gKyxdUwK&#10;fshDvn2YbTDTbuRPGo6hFjGEfYYKTAhdJqWvDFn0C9cRR+7L9RZDhH0tdY9jDLetXCbJq7TYcGww&#10;2NHOUPV9vFkFw6rZ2ffDhy4u1zYdzFQu0/lFqafHqViDCDSFf/Gfu9RxfvoG92fiBXL7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bDPnDAAAA3AAAAA8AAAAAAAAAAAAA&#10;AAAAoQIAAGRycy9kb3ducmV2LnhtbFBLBQYAAAAABAAEAPkAAACRAwAAAAA=&#10;" strokeweight=".6pt">
                          <v:stroke endcap="round"/>
                        </v:line>
                        <v:line id="Line 38" o:spid="_x0000_s1068" style="position:absolute;visibility:visible;mso-wrap-style:square" from="4453,6917" to="8133,151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PI98MAAADbAAAADwAAAGRycy9kb3ducmV2LnhtbESPT4vCMBTE78J+h/AW9iJrqmAp1Sgi&#10;u+BJ/Hfw+LZ5NmWbl9LEWr+9EQSPw8z8hpkve1uLjlpfOVYwHiUgiAunKy4VnI6/3xkIH5A11o5J&#10;wZ08LBcfgznm2t14T90hlCJC2OeowITQ5FL6wpBFP3INcfQurrUYomxLqVu8Rbit5SRJUmmx4rhg&#10;sKG1oeL/cLUKuqxa25/dVq/Of/W0M/1mMh2elfr67FczEIH68A6/2hutIE3h+SX+AL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zyPfDAAAA2wAAAA8AAAAAAAAAAAAA&#10;AAAAoQIAAGRycy9kb3ducmV2LnhtbFBLBQYAAAAABAAEAPkAAACRAwAAAAA=&#10;" strokeweight=".6pt">
                          <v:stroke endcap="round"/>
                        </v:line>
                        <v:line id="Line 40" o:spid="_x0000_s1069" style="position:absolute;visibility:visible;mso-wrap-style:square" from="7683,15322" to="7683,20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OJHMAAAADbAAAADwAAAGRycy9kb3ducmV2LnhtbERPy4rCMBTdC/5DuII7TRURrcaiA+Lg&#10;bnygy0tzbUqbm04TtfP3k8XALA/nvc46W4sXtb50rGAyTkAQ506XXCi4nPejBQgfkDXWjknBD3nI&#10;Nv3eGlPt3vxFr1MoRAxhn6ICE0KTSulzQxb92DXEkXu41mKIsC2kbvEdw20tp0kylxZLjg0GG/ow&#10;lFenp1Vw5Go3ZX1bLGfLw6w73q/Gf0+UGg667QpEoC78i//cn1rBPI6NX+IPkJ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STiRzAAAAA2wAAAA8AAAAAAAAAAAAAAAAA&#10;oQIAAGRycy9kb3ducmV2LnhtbFBLBQYAAAAABAAEAPkAAACOAwAAAAA=&#10;" strokeweight=".2pt">
                          <v:stroke endcap="round"/>
                        </v:line>
                        <v:line id="Line 41" o:spid="_x0000_s1070" style="position:absolute;visibility:visible;mso-wrap-style:square" from="17094,15087" to="17094,20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8sh8QAAADbAAAADwAAAGRycy9kb3ducmV2LnhtbESPQWvCQBSE7wX/w/KE3pqNIsHErFIL&#10;xZJbbUWPj+xrNph9G7Orpv++Wyj0OMzMN0y5GW0nbjT41rGCWZKCIK6dbrlR8Pnx+rQE4QOyxs4x&#10;KfgmD5v15KHEQrs7v9NtHxoRIewLVGBC6AspfW3Iok9cTxy9LzdYDFEOjdQD3iPcdnKeppm02HJc&#10;MNjTi6H6vL9aBRWft3PWx2W+yHeLsTodjL/MlHqcjs8rEIHG8B/+a79pBVkOv1/iD5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3yyHxAAAANsAAAAPAAAAAAAAAAAA&#10;AAAAAKECAABkcnMvZG93bnJldi54bWxQSwUGAAAAAAQABAD5AAAAkgMAAAAA&#10;" strokeweight=".2pt">
                          <v:stroke endcap="round"/>
                        </v:line>
                        <v:shape id="Freeform 44" o:spid="_x0000_s1071" style="position:absolute;left:13180;top:25364;width:4470;height:597;visibility:visible;mso-wrap-style:square;v-text-anchor:top" coordsize="2863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t1UMUA&#10;AADbAAAADwAAAGRycy9kb3ducmV2LnhtbESPT2vCQBTE7wW/w/IKvdVNLfgnuoq0iIL0YFS8PrKv&#10;SWj2bdhdNebTuwXB4zAzv2Fmi9bU4kLOV5YVfPQTEMS51RUXCg771fsYhA/IGmvLpOBGHhbz3ssM&#10;U22vvKNLFgoRIexTVFCG0KRS+rwkg75vG+Lo/VpnMETpCqkdXiPc1HKQJENpsOK4UGJDXyXlf9nZ&#10;KMi68fb7pzsmDrtJtc4+1zd7OCn19toupyACteEZfrQ3WsFoAP9f4g+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C3VQxQAAANsAAAAPAAAAAAAAAAAAAAAAAJgCAABkcnMv&#10;ZG93bnJldi54bWxQSwUGAAAAAAQABAD1AAAAigMAAAAA&#10;" path="m33,167r2497,c2548,167,2563,182,2563,200v,19,-15,33,-33,33l33,233c15,233,,219,,200,,182,15,167,33,167xm2463,r400,200l2463,400,2463,xe" fillcolor="black" strokeweight=".1pt">
                          <v:stroke joinstyle="bevel"/>
                          <v:path arrowok="t" o:connecttype="custom" o:connectlocs="5153,24921;395044,24921;400197,29845;395044,34769;5153,34769;0,29845;5153,24921;384582,0;447040,29845;384582,59690;384582,0" o:connectangles="0,0,0,0,0,0,0,0,0,0,0"/>
                          <o:lock v:ext="edit" verticies="t"/>
                        </v:shape>
                        <v:shape id="Freeform 45" o:spid="_x0000_s1072" style="position:absolute;left:3699;top:25229;width:4197;height:597;visibility:visible;mso-wrap-style:square;v-text-anchor:top" coordsize="2687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VFJsMA&#10;AADbAAAADwAAAGRycy9kb3ducmV2LnhtbESP3WrCQBSE74W+w3IKvdONrWiIrlJqRa9s/XmAw+4x&#10;CWbPhuxq4tu7guDlMDPfMLNFZytxpcaXjhUMBwkIYu1MybmC42HVT0H4gGywckwKbuRhMX/rzTAz&#10;ruUdXfchFxHCPkMFRQh1JqXXBVn0A1cTR+/kGoshyiaXpsE2wm0lP5NkLC2WHBcKrOmnIH3eX6yC&#10;dLt06R//0+q3vqx3h6UetU4r9fHefU9BBOrCK/xsb4yCyRc8vsQf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VFJsMAAADbAAAADwAAAAAAAAAAAAAAAACYAgAAZHJzL2Rv&#10;d25yZXYueG1sUEsFBgAAAAAEAAQA9QAAAIgDAAAAAA==&#10;" path="m2654,227l334,233v-19,,-33,-15,-34,-33c300,182,315,167,334,167r2320,-6c2672,161,2687,176,2687,194v,18,-15,33,-33,33xm401,400l,201,400,r1,400xe" fillcolor="black" strokeweight=".1pt">
                          <v:stroke joinstyle="bevel"/>
                          <v:path arrowok="t" o:connecttype="custom" o:connectlocs="414580,33874;52174,34769;46863,29845;52174,24921;414580,24025;419735,28950;414580,33874;62640,59690;0,29994;62484,0;62640,59690" o:connectangles="0,0,0,0,0,0,0,0,0,0,0"/>
                          <o:lock v:ext="edit" verticies="t"/>
                        </v:shape>
                        <v:rect id="Rectangle 47" o:spid="_x0000_s1073" style="position:absolute;left:1777;top:28935;width:17653;height:1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zg8MUA&#10;AADbAAAADwAAAGRycy9kb3ducmV2LnhtbESPQWvCQBSE74X+h+UVeim6UdDa1DUUIeBBENMe6u2R&#10;fc2mzb4N2a2J/npXEDwOM/MNs8wG24gjdb52rGAyTkAQl07XXCn4+sxHCxA+IGtsHJOCE3nIVo8P&#10;S0y163lPxyJUIkLYp6jAhNCmUvrSkEU/di1x9H5cZzFE2VVSd9hHuG3kNEnm0mLNccFgS2tD5V/x&#10;bxXku++a+Cz3L2+L3v2W00Nhtq1Sz0/DxzuIQEO4h2/tjVbwOoPrl/gD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vODwxQAAANsAAAAPAAAAAAAAAAAAAAAAAJgCAABkcnMv&#10;ZG93bnJldi54bWxQSwUGAAAAAAQABAD1AAAAigMAAAAA&#10;" filled="f" stroked="f">
                          <v:textbox style="mso-fit-shape-to-text:t" inset="0,0,0,0">
                            <w:txbxContent>
                              <w:p w:rsidR="00D37F39" w:rsidRDefault="00D37F39" w:rsidP="00D37F39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>Overall width of fixed wind-sweeping</w:t>
                                </w:r>
                              </w:p>
                            </w:txbxContent>
                          </v:textbox>
                        </v:rect>
                        <v:rect id="Rectangle 50" o:spid="_x0000_s1074" style="position:absolute;left:19088;top:28067;width:260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        <v:textbox style="mso-fit-shape-to-text:t" inset="0,0,0,0">
                            <w:txbxContent>
                              <w:p w:rsidR="00D37F39" w:rsidRDefault="00D37F39" w:rsidP="00D37F39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v:textbox>
                        </v:rect>
                        <v:oval id="Oval 124" o:spid="_x0000_s1075" style="position:absolute;left:7206;top:14166;width:1086;height:1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Sk2MEA&#10;AADcAAAADwAAAGRycy9kb3ducmV2LnhtbERPTWsCMRC9F/wPYQRvNauIlK1RRBCWnqwWeh2ScbO6&#10;maxJum7765tCwds83uesNoNrRU8hNp4VzKYFCGLtTcO1go/T/vkFREzIBlvPpOCbImzWo6cVlsbf&#10;+Z36Y6pFDuFYogKbUldKGbUlh3HqO+LMnX1wmDIMtTQB7znctXJeFEvpsOHcYLGjnSV9PX45BW+u&#10;P+iqswH1dnn4vNhb9SNvSk3Gw/YVRKIhPcT/7srk+fMF/D2TL5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0pNjBAAAA3AAAAA8AAAAAAAAAAAAAAAAAmAIAAGRycy9kb3du&#10;cmV2LnhtbFBLBQYAAAAABAAEAPUAAACGAwAAAAA=&#10;" fillcolor="black" strokeweight="0"/>
                        <v:oval id="Oval 125" o:spid="_x0000_s1076" style="position:absolute;left:16564;top:14170;width:1086;height:1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gBQ8EA&#10;AADcAAAADwAAAGRycy9kb3ducmV2LnhtbERPTWsCMRC9F/wPYQRvNauglK1RRBCWnqwWeh2ScbO6&#10;maxJum7765tCwds83uesNoNrRU8hNp4VzKYFCGLtTcO1go/T/vkFREzIBlvPpOCbImzWo6cVlsbf&#10;+Z36Y6pFDuFYogKbUldKGbUlh3HqO+LMnX1wmDIMtTQB7znctXJeFEvpsOHcYLGjnSV9PX45BW+u&#10;P+iqswH1dnn4vNhb9SNvSk3Gw/YVRKIhPcT/7srk+fMF/D2TL5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4AUPBAAAA3AAAAA8AAAAAAAAAAAAAAAAAmAIAAGRycy9kb3du&#10;cmV2LnhtbFBLBQYAAAAABAAEAPUAAACGAwAAAAA=&#10;" fillcolor="black" strokeweight="0"/>
                        <v:oval id="Oval 126" o:spid="_x0000_s1077" style="position:absolute;left:13011;top:5761;width:1086;height:1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qfNMEA&#10;AADcAAAADwAAAGRycy9kb3ducmV2LnhtbERPTWsCMRC9C/0PYQq9udl6WMpqFBEKS09qC70OyXSz&#10;dTNZk3Rd++uNUOhtHu9zVpvJ9WKkEDvPCp6LEgSx9qbjVsHH++v8BURMyAZ7z6TgShE264fZCmvj&#10;L3yg8ZhakUM41qjApjTUUkZtyWEs/ECcuS8fHKYMQytNwEsOd71clGUlHXacGywOtLOkT8cfp+DN&#10;jXvdDDag3lb7z297bn7lWamnx2m7BJFoSv/iP3dj8vxFBfdn8gV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qnzTBAAAA3AAAAA8AAAAAAAAAAAAAAAAAmAIAAGRycy9kb3du&#10;cmV2LnhtbFBLBQYAAAAABAAEAPUAAACGAwAAAAA=&#10;" fillcolor="black" strokeweight="0"/>
                        <v:oval id="Oval 127" o:spid="_x0000_s1078" style="position:absolute;left:3699;top:5934;width:1086;height:11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6r8EA&#10;AADcAAAADwAAAGRycy9kb3ducmV2LnhtbERPTWsCMRC9F/wPYQRvNasHW1ajSEFYelJb8Dok0822&#10;m8mapOvqr28Eobd5vM9ZbQbXip5CbDwrmE0LEMTam4ZrBZ8fu+dXEDEhG2w9k4IrRdisR08rLI2/&#10;8IH6Y6pFDuFYogKbUldKGbUlh3HqO+LMffngMGUYamkCXnK4a+W8KBbSYcO5wWJHb5b0z/HXKXh3&#10;/V5XnQ2ot4v96dueq5s8KzUZD9sliERD+hc/3JXJ8+cvcH8mXy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mOq/BAAAA3AAAAA8AAAAAAAAAAAAAAAAAmAIAAGRycy9kb3du&#10;cmV2LnhtbFBLBQYAAAAABAAEAPUAAACGAwAAAAA=&#10;" fillcolor="black" strokeweight="0"/>
                      </v:group>
                      <v:shape id="Text Box 96" o:spid="_x0000_s1079" type="#_x0000_t202" style="position:absolute;left:9033;top:23822;width:4134;height:3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1EKcQA&#10;AADcAAAADwAAAGRycy9kb3ducmV2LnhtbERPTWvCQBC9F/wPywi9FN3YUCvRVaS0WrzVaIu3ITsm&#10;wexsyG6T+O/dQsHbPN7nLFa9qURLjSstK5iMIxDEmdUl5woO6cdoBsJ5ZI2VZVJwJQer5eBhgYm2&#10;HX9Ru/e5CCHsElRQeF8nUrqsIINubGviwJ1tY9AH2ORSN9iFcFPJ5yiaSoMlh4YCa3orKLvsf42C&#10;01P+s3P95tjFL3H9vm3T12+dKvU47NdzEJ56fxf/uz91mD+N4e+ZcIF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9RCnEAAAA3AAAAA8AAAAAAAAAAAAAAAAAmAIAAGRycy9k&#10;b3ducmV2LnhtbFBLBQYAAAAABAAEAPUAAACJAwAAAAA=&#10;" fillcolor="white [3201]" stroked="f" strokeweight=".5pt">
                        <v:textbox>
                          <w:txbxContent>
                            <w:p w:rsidR="00D37F39" w:rsidRPr="00FF0C19" w:rsidRDefault="00D37F39" w:rsidP="00D37F39">
                              <w:pPr>
                                <w:pStyle w:val="Header"/>
                                <w:rPr>
                                  <w:rFonts w:asciiTheme="minorHAnsi" w:hAnsiTheme="minorHAnsi"/>
                                  <w:b/>
                                  <w:sz w:val="18"/>
                                </w:rPr>
                              </w:pPr>
                              <w:permStart w:id="139723779" w:edGrp="everyone"/>
                              <w:permEnd w:id="139723779"/>
                            </w:p>
                          </w:txbxContent>
                        </v:textbox>
                      </v:shape>
                      <v:shape id="Freeform 114" o:spid="_x0000_s1080" style="position:absolute;left:18030;top:69;width:70;height:25533;visibility:visible;mso-wrap-style:square;v-text-anchor:top" coordsize="50,17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oW9sIA&#10;AADcAAAADwAAAGRycy9kb3ducmV2LnhtbERP22oCMRB9L/QfwhT6VhNFpGyNUqSCBUWqfsCwmd1s&#10;u5lsk9Rd/74RBN/mcK4zXw6uFWcKsfGsYTxSIIhLbxquNZyO65dXEDEhG2w9k4YLRVguHh/mWBjf&#10;8xedD6kWOYRjgRpsSl0hZSwtOYwj3xFnrvLBYcow1NIE7HO4a+VEqZl02HBusNjRylL5c/hzGpT6&#10;XJ0+vve7YTsNVf972a5tFbV+fhre30AkGtJdfHNvTJ4/nsL1mXy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Ohb2wgAAANwAAAAPAAAAAAAAAAAAAAAAAJgCAABkcnMvZG93&#10;bnJldi54bWxQSwUGAAAAAAQABAD1AAAAhwMAAAAA&#10;" path="m50,25r,350c50,389,39,400,25,400,12,400,,389,,375l,25c,11,12,,25,,39,,50,11,50,25xm50,575r,350c50,939,39,950,25,950,12,950,,939,,925l,575c,561,12,550,25,550v14,,25,11,25,25xm50,1125r,350c50,1489,39,1500,25,1500,12,1500,,1489,,1475l,1125v,-14,12,-25,25,-25c39,1100,50,1111,50,1125xm50,1675r,350c50,2039,39,2050,25,2050,12,2050,,2039,,2025l,1675v,-14,12,-25,25,-25c39,1650,50,1661,50,1675xm50,2225r,350c50,2589,39,2600,25,2600,12,2600,,2589,,2575l,2225v,-14,12,-25,25,-25c39,2200,50,2211,50,2225xm50,2775r,350c50,3139,39,3150,25,3150,12,3150,,3139,,3125l,2775v,-14,12,-25,25,-25c39,2750,50,2761,50,2775xm50,3325r,350c50,3689,39,3700,25,3700,12,3700,,3689,,3675l,3325v,-14,12,-25,25,-25c39,3300,50,3311,50,3325xm50,3875r,350c50,4239,39,4250,25,4250,12,4250,,4239,,4225l,3875v,-14,12,-25,25,-25c39,3850,50,3861,50,3875xm50,4425r,350c50,4789,39,4800,25,4800,12,4800,,4789,,4775l,4425v,-14,12,-25,25,-25c39,4400,50,4411,50,4425xm50,4975r,350c50,5339,39,5350,25,5350,12,5350,,5339,,5325l,4975v,-14,12,-25,25,-25c39,4950,50,4961,50,4975xm50,5525r,350c50,5889,39,5900,25,5900,12,5900,,5889,,5875l,5525v,-14,12,-25,25,-25c39,5500,50,5511,50,5525xm50,6075r,350c50,6439,39,6450,25,6450,12,6450,,6439,,6425l,6075v,-14,12,-25,25,-25c39,6050,50,6061,50,6075xm50,6625r,350c50,6989,39,7000,25,7000,12,7000,,6989,,6975l,6625v,-14,12,-25,25,-25c39,6600,50,6611,50,6625xm50,7175r,350c50,7539,39,7550,25,7550,12,7550,,7539,,7525l,7175v,-14,12,-25,25,-25c39,7150,50,7161,50,7175xm50,7725r,350c50,8089,39,8100,25,8100,12,8100,,8089,,8075l,7725v,-14,12,-25,25,-25c39,7700,50,7711,50,7725xm50,8275r,350c50,8639,39,8650,25,8650,12,8650,,8639,,8625l,8275v,-14,12,-25,25,-25c39,8250,50,8261,50,8275xm50,8825r,350c50,9189,39,9200,25,9200,12,9200,,9189,,9175l,8825v,-14,12,-25,25,-25c39,8800,50,8811,50,8825xm50,9375r,350c50,9739,39,9750,25,9750,12,9750,,9739,,9725l,9375v,-14,12,-25,25,-25c39,9350,50,9361,50,9375xm50,9925r,350c50,10289,39,10300,25,10300v-13,,-25,-11,-25,-25l,9925v,-14,12,-25,25,-25c39,9900,50,9911,50,9925xm50,10475r,350c50,10839,39,10850,25,10850v-13,,-25,-11,-25,-25l,10475v,-14,12,-25,25,-25c39,10450,50,10461,50,10475xm50,11025r,350c50,11389,39,11400,25,11400v-13,,-25,-11,-25,-25l,11025v,-14,12,-25,25,-25c39,11000,50,11011,50,11025xm50,11575r,350c50,11939,39,11950,25,11950v-13,,-25,-11,-25,-25l,11575v,-14,12,-25,25,-25c39,11550,50,11561,50,11575xm50,12125r,350c50,12489,39,12500,25,12500v-13,,-25,-11,-25,-25l,12125v,-14,12,-25,25,-25c39,12100,50,12111,50,12125xm50,12675r,350c50,13039,39,13050,25,13050v-13,,-25,-11,-25,-25l,12675v,-14,12,-25,25,-25c39,12650,50,12661,50,12675xm50,13225r,350c50,13589,39,13600,25,13600v-13,,-25,-11,-25,-25l,13225v,-14,12,-25,25,-25c39,13200,50,13211,50,13225xm50,13775r,350c50,14139,39,14150,25,14150v-13,,-25,-11,-25,-25l,13775v,-14,12,-25,25,-25c39,13750,50,13761,50,13775xm50,14325r,350c50,14689,39,14700,25,14700v-13,,-25,-11,-25,-25l,14325v,-14,12,-25,25,-25c39,14300,50,14311,50,14325xm50,14875r,350c50,15239,39,15250,25,15250v-13,,-25,-11,-25,-25l,14875v,-14,12,-25,25,-25c39,14850,50,14861,50,14875xm50,15425r,350c50,15789,39,15800,25,15800v-13,,-25,-11,-25,-25l,15425v,-14,12,-25,25,-25c39,15400,50,15411,50,15425xm50,15975r,350c50,16339,39,16350,25,16350v-13,,-25,-11,-25,-25l,15975v,-14,12,-25,25,-25c39,15950,50,15961,50,15975xm50,16525r,350c50,16889,39,16900,25,16900v-13,,-25,-11,-25,-25l,16525v,-14,12,-25,25,-25c39,16500,50,16511,50,16525xm50,17075r,116c50,17205,39,17216,25,17216v-13,,-25,-11,-25,-25l,17075v,-14,12,-25,25,-25c39,17050,50,17061,50,17075xe" fillcolor="black" strokeweight=".5pt">
                        <v:stroke joinstyle="bevel"/>
                        <v:path arrowok="t" o:connecttype="custom" o:connectlocs="0,55617;6985,85279;0,85279;6985,218760;3492,163143;3492,304039;6985,248422;0,381903;6985,411565;0,411565;6985,545046;3492,489429;3492,630325;6985,574708;0,708189;6985,737851;0,737851;6985,871332;3492,815715;3492,956611;6985,900994;0,1034474;6985,1064137;0,1064137;6985,1197617;3492,1142000;3492,1282897;6985,1227280;0,1360760;6985,1390423;0,1390423;6985,1523903;3492,1468286;3492,1609182;6985,1553566;0,1687046;6985,1716708;0,1716708;6985,1850189;3492,1794572;3492,1935468;6985,1879851;0,2013332;6985,2042994;0,2042994;6985,2176475;3492,2120858;3492,2261754;6985,2206137;0,2339618;6985,2369280;0,2369280;6985,2502761;3492,2447144;3492,2553335;6985,2532423" o:connectangles="0,0,0,0,0,0,0,0,0,0,0,0,0,0,0,0,0,0,0,0,0,0,0,0,0,0,0,0,0,0,0,0,0,0,0,0,0,0,0,0,0,0,0,0,0,0,0,0,0,0,0,0,0,0,0,0"/>
                        <o:lock v:ext="edit" verticies="t"/>
                      </v:shape>
                      <v:shape id="Freeform 117" o:spid="_x0000_s1081" style="position:absolute;left:3995;top:75;width:63;height:25527;visibility:visible;mso-wrap-style:square;v-text-anchor:top" coordsize="50,17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iIgcMA&#10;AADcAAAADwAAAGRycy9kb3ducmV2LnhtbERP22oCMRB9L/QfwhR8q4lSbNkapUiFCkrR+gHDZnaz&#10;7WayTaK7/r0RCn2bw7nOfDm4VpwpxMazhslYgSAuvWm41nD8Wj++gIgJ2WDrmTRcKMJycX83x8L4&#10;nvd0PqRa5BCOBWqwKXWFlLG05DCOfUecucoHhynDUEsTsM/hrpVTpWbSYcO5wWJHK0vlz+HkNCi1&#10;WR3fvz93w/YpVP3vZbu2VdR69DC8vYJINKR/8Z/7w+T5k2e4PZMvkI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iIgcMAAADcAAAADwAAAAAAAAAAAAAAAACYAgAAZHJzL2Rv&#10;d25yZXYueG1sUEsFBgAAAAAEAAQA9QAAAIgDAAAAAA==&#10;" path="m50,25r,350c50,389,39,400,25,400,12,400,,389,,375l,25c,11,12,,25,,39,,50,11,50,25xm50,575r,350c50,939,39,950,25,950,12,950,,939,,925l,575c,561,12,550,25,550v14,,25,11,25,25xm50,1125r,350c50,1489,39,1500,25,1500,12,1500,,1489,,1475l,1125v,-14,12,-25,25,-25c39,1100,50,1111,50,1125xm50,1675r,350c50,2039,39,2050,25,2050,12,2050,,2039,,2025l,1675v,-14,12,-25,25,-25c39,1650,50,1661,50,1675xm50,2225r,350c50,2589,39,2600,25,2600,12,2600,,2589,,2575l,2225v,-14,12,-25,25,-25c39,2200,50,2211,50,2225xm50,2775r,350c50,3139,39,3150,25,3150,12,3150,,3139,,3125l,2775v,-14,12,-25,25,-25c39,2750,50,2761,50,2775xm50,3325r,350c50,3689,39,3700,25,3700,12,3700,,3689,,3675l,3325v,-14,12,-25,25,-25c39,3300,50,3311,50,3325xm50,3875r,350c50,4239,39,4250,25,4250,12,4250,,4239,,4225l,3875v,-14,12,-25,25,-25c39,3850,50,3861,50,3875xm50,4425r,350c50,4789,39,4800,25,4800,12,4800,,4789,,4775l,4425v,-14,12,-25,25,-25c39,4400,50,4411,50,4425xm50,4975r,350c50,5339,39,5350,25,5350,12,5350,,5339,,5325l,4975v,-14,12,-25,25,-25c39,4950,50,4961,50,4975xm50,5525r,350c50,5889,39,5900,25,5900,12,5900,,5889,,5875l,5525v,-14,12,-25,25,-25c39,5500,50,5511,50,5525xm50,6075r,350c50,6439,39,6450,25,6450,12,6450,,6439,,6425l,6075v,-14,12,-25,25,-25c39,6050,50,6061,50,6075xm50,6625r,350c50,6989,39,7000,25,7000,12,7000,,6989,,6975l,6625v,-14,12,-25,25,-25c39,6600,50,6611,50,6625xm50,7175r,350c50,7539,39,7550,25,7550,12,7550,,7539,,7525l,7175v,-14,12,-25,25,-25c39,7150,50,7161,50,7175xm50,7725r,350c50,8089,39,8100,25,8100,12,8100,,8089,,8075l,7725v,-14,12,-25,25,-25c39,7700,50,7711,50,7725xm50,8275r,350c50,8639,39,8650,25,8650,12,8650,,8639,,8625l,8275v,-14,12,-25,25,-25c39,8250,50,8261,50,8275xm50,8825r,350c50,9189,39,9200,25,9200,12,9200,,9189,,9175l,8825v,-14,12,-25,25,-25c39,8800,50,8811,50,8825xm50,9375r,350c50,9739,39,9750,25,9750,12,9750,,9739,,9725l,9375v,-14,12,-25,25,-25c39,9350,50,9361,50,9375xm50,9925r,350c50,10289,39,10300,25,10300v-13,,-25,-11,-25,-25l,9925v,-14,12,-25,25,-25c39,9900,50,9911,50,9925xm50,10475r,350c50,10839,39,10850,25,10850v-13,,-25,-11,-25,-25l,10475v,-14,12,-25,25,-25c39,10450,50,10461,50,10475xm50,11025r,350c50,11389,39,11400,25,11400v-13,,-25,-11,-25,-25l,11025v,-14,12,-25,25,-25c39,11000,50,11011,50,11025xm50,11575r,350c50,11939,39,11950,25,11950v-13,,-25,-11,-25,-25l,11575v,-14,12,-25,25,-25c39,11550,50,11561,50,11575xm50,12125r,350c50,12489,39,12500,25,12500v-13,,-25,-11,-25,-25l,12125v,-14,12,-25,25,-25c39,12100,50,12111,50,12125xm50,12675r,350c50,13039,39,13050,25,13050v-13,,-25,-11,-25,-25l,12675v,-14,12,-25,25,-25c39,12650,50,12661,50,12675xm50,13225r,350c50,13589,39,13600,25,13600v-13,,-25,-11,-25,-25l,13225v,-14,12,-25,25,-25c39,13200,50,13211,50,13225xm50,13775r,350c50,14139,39,14150,25,14150v-13,,-25,-11,-25,-25l,13775v,-14,12,-25,25,-25c39,13750,50,13761,50,13775xm50,14325r,350c50,14689,39,14700,25,14700v-13,,-25,-11,-25,-25l,14325v,-14,12,-25,25,-25c39,14300,50,14311,50,14325xm50,14875r,350c50,15239,39,15250,25,15250v-13,,-25,-11,-25,-25l,14875v,-14,12,-25,25,-25c39,14850,50,14861,50,14875xm50,15425r,350c50,15789,39,15800,25,15800v-13,,-25,-11,-25,-25l,15425v,-14,12,-25,25,-25c39,15400,50,15411,50,15425xm50,15975r,350c50,16339,39,16350,25,16350v-13,,-25,-11,-25,-25l,15975v,-14,12,-25,25,-25c39,15950,50,15961,50,15975xm50,16525r,350c50,16889,39,16900,25,16900v-13,,-25,-11,-25,-25l,16525v,-14,12,-25,25,-25c39,16500,50,16511,50,16525xm50,17075r,116c50,17205,39,17216,25,17216v-13,,-25,-11,-25,-25l,17075v,-14,12,-25,25,-25c39,17050,50,17061,50,17075xe" fillcolor="black" strokeweight=".5pt">
                        <v:stroke joinstyle="bevel"/>
                        <v:path arrowok="t" o:connecttype="custom" o:connectlocs="0,55603;6350,85258;0,85258;6350,218705;3175,163102;3175,303963;6350,248360;0,381808;6350,411463;0,411463;6350,544910;3175,489307;3175,630168;6350,574565;0,708012;6350,737667;0,737667;6350,871115;3175,815512;3175,956373;6350,900770;0,1034217;6350,1063872;0,1063872;6350,1197319;3175,1141716;3175,1282578;6350,1226974;0,1360422;6350,1390077;0,1390077;6350,1523524;3175,1467921;3175,1608782;6350,1553179;0,1686627;6350,1716282;0,1716282;6350,1849729;3175,1794126;3175,1934987;6350,1879384;0,2012831;6350,2042486;0,2042486;6350,2175934;3175,2120331;3175,2261192;6350,2205589;0,2339036;6350,2368691;0,2368691;6350,2502138;3175,2446535;3175,2552700;6350,2531793" o:connectangles="0,0,0,0,0,0,0,0,0,0,0,0,0,0,0,0,0,0,0,0,0,0,0,0,0,0,0,0,0,0,0,0,0,0,0,0,0,0,0,0,0,0,0,0,0,0,0,0,0,0,0,0,0,0,0,0"/>
                        <o:lock v:ext="edit" verticies="t"/>
                      </v:shape>
                      <v:shape id="Text Box 2" o:spid="_x0000_s1082" type="#_x0000_t202" style="position:absolute;left:5734;top:26279;width:11817;height:38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tHBMAA&#10;AADcAAAADwAAAGRycy9kb3ducmV2LnhtbERPS2vCQBC+F/wPyxR6qxuFFk1dRXyAh17UeB+y02xo&#10;djZkRxP/vSsUepuP7zmL1eAbdaMu1oENTMYZKOIy2JorA8V5/z4DFQXZYhOYDNwpwmo5ellgbkPP&#10;R7qdpFIphGOOBpxIm2sdS0ce4zi0xIn7CZ1HSbCrtO2wT+G+0dMs+9Qea04NDlvaOCp/T1dvQMSu&#10;J/di5+PhMnxve5eVH1gY8/Y6rL9ACQ3yL/5zH2yaP53D85l0gV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tHBMAAAADcAAAADwAAAAAAAAAAAAAAAACYAgAAZHJzL2Rvd25y&#10;ZXYueG1sUEsFBgAAAAAEAAQA9QAAAIUDAAAAAA==&#10;" filled="f" stroked="f">
                        <v:textbox style="mso-fit-shape-to-text:t">
                          <w:txbxContent>
                            <w:p w:rsidR="00D37F39" w:rsidRDefault="00D37F39" w:rsidP="00D37F39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To left / to right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D37F39">
              <w:rPr>
                <w:rFonts w:ascii="Calibri" w:hAnsi="Calibri"/>
                <w:b/>
                <w:noProof/>
                <w:lang w:val="en-NZ" w:eastAsia="en-NZ"/>
              </w:rPr>
              <mc:AlternateContent>
                <mc:Choice Requires="wpc">
                  <w:drawing>
                    <wp:anchor distT="0" distB="0" distL="114300" distR="114300" simplePos="0" relativeHeight="251776512" behindDoc="0" locked="0" layoutInCell="1" allowOverlap="1" wp14:anchorId="23696FD8" wp14:editId="1EF47C79">
                      <wp:simplePos x="0" y="0"/>
                      <wp:positionH relativeFrom="margin">
                        <wp:posOffset>1303655</wp:posOffset>
                      </wp:positionH>
                      <wp:positionV relativeFrom="paragraph">
                        <wp:posOffset>3974465</wp:posOffset>
                      </wp:positionV>
                      <wp:extent cx="3802380" cy="4977130"/>
                      <wp:effectExtent l="0" t="0" r="7620" b="0"/>
                      <wp:wrapSquare wrapText="bothSides"/>
                      <wp:docPr id="141" name="Canvas 14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39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2187" y="3206505"/>
                                  <a:ext cx="1221105" cy="13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37F39" w:rsidRDefault="00D37F39" w:rsidP="00D37F39">
                                    <w:r>
                                      <w:rPr>
                                        <w:rFonts w:ascii="Calibri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>Custom lumbosacral block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40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82771" y="2778760"/>
                                  <a:ext cx="26035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37F39" w:rsidRDefault="00D37F39" w:rsidP="00D37F39">
                                    <w:r>
                                      <w:rPr>
                                        <w:rFonts w:ascii="Calibri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>
                                <a:spAutoFit/>
                              </wps:bodyPr>
                            </wps:wsp>
                            <wps:wsp>
                              <wps:cNvPr id="12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3022" y="0"/>
                                  <a:ext cx="32975" cy="2219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37F39" w:rsidRDefault="00D37F39" w:rsidP="00D37F39">
                                    <w:r>
                                      <w:rPr>
                                        <w:rFonts w:ascii="Calibri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>
                                <a:noAutofit/>
                              </wps:bodyPr>
                            </wps:wsp>
                            <wps:wsp>
                              <wps:cNvPr id="53" name="Freeform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97673" y="6434"/>
                                  <a:ext cx="942445" cy="3110477"/>
                                </a:xfrm>
                                <a:custGeom>
                                  <a:avLst/>
                                  <a:gdLst>
                                    <a:gd name="T0" fmla="*/ 286 w 1134"/>
                                    <a:gd name="T1" fmla="*/ 0 h 3825"/>
                                    <a:gd name="T2" fmla="*/ 249 w 1134"/>
                                    <a:gd name="T3" fmla="*/ 195 h 3825"/>
                                    <a:gd name="T4" fmla="*/ 50 w 1134"/>
                                    <a:gd name="T5" fmla="*/ 536 h 3825"/>
                                    <a:gd name="T6" fmla="*/ 112 w 1134"/>
                                    <a:gd name="T7" fmla="*/ 1461 h 3825"/>
                                    <a:gd name="T8" fmla="*/ 723 w 1134"/>
                                    <a:gd name="T9" fmla="*/ 2545 h 3825"/>
                                    <a:gd name="T10" fmla="*/ 897 w 1134"/>
                                    <a:gd name="T11" fmla="*/ 3470 h 3825"/>
                                    <a:gd name="T12" fmla="*/ 1059 w 1134"/>
                                    <a:gd name="T13" fmla="*/ 3774 h 3825"/>
                                    <a:gd name="T14" fmla="*/ 1134 w 1134"/>
                                    <a:gd name="T15" fmla="*/ 3776 h 382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1134" h="3825">
                                      <a:moveTo>
                                        <a:pt x="286" y="0"/>
                                      </a:moveTo>
                                      <a:cubicBezTo>
                                        <a:pt x="283" y="30"/>
                                        <a:pt x="289" y="106"/>
                                        <a:pt x="249" y="195"/>
                                      </a:cubicBezTo>
                                      <a:cubicBezTo>
                                        <a:pt x="209" y="283"/>
                                        <a:pt x="72" y="325"/>
                                        <a:pt x="50" y="536"/>
                                      </a:cubicBezTo>
                                      <a:cubicBezTo>
                                        <a:pt x="27" y="746"/>
                                        <a:pt x="0" y="1126"/>
                                        <a:pt x="112" y="1461"/>
                                      </a:cubicBezTo>
                                      <a:cubicBezTo>
                                        <a:pt x="224" y="1796"/>
                                        <a:pt x="592" y="2210"/>
                                        <a:pt x="723" y="2545"/>
                                      </a:cubicBezTo>
                                      <a:cubicBezTo>
                                        <a:pt x="854" y="2879"/>
                                        <a:pt x="841" y="3265"/>
                                        <a:pt x="897" y="3470"/>
                                      </a:cubicBezTo>
                                      <a:cubicBezTo>
                                        <a:pt x="953" y="3675"/>
                                        <a:pt x="1019" y="3723"/>
                                        <a:pt x="1059" y="3774"/>
                                      </a:cubicBezTo>
                                      <a:cubicBezTo>
                                        <a:pt x="1099" y="3825"/>
                                        <a:pt x="1119" y="3776"/>
                                        <a:pt x="1134" y="3776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8255" cap="rnd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wgp>
                              <wpg:cNvPr id="56" name="Group 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729551" y="2214133"/>
                                  <a:ext cx="561375" cy="592741"/>
                                  <a:chOff x="1438" y="2751"/>
                                  <a:chExt cx="698" cy="737"/>
                                </a:xfrm>
                              </wpg:grpSpPr>
                              <wps:wsp>
                                <wps:cNvPr id="57" name="Freeform 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38" y="2751"/>
                                    <a:ext cx="698" cy="737"/>
                                  </a:xfrm>
                                  <a:custGeom>
                                    <a:avLst/>
                                    <a:gdLst>
                                      <a:gd name="T0" fmla="*/ 349 w 698"/>
                                      <a:gd name="T1" fmla="*/ 737 h 737"/>
                                      <a:gd name="T2" fmla="*/ 698 w 698"/>
                                      <a:gd name="T3" fmla="*/ 0 h 737"/>
                                      <a:gd name="T4" fmla="*/ 0 w 698"/>
                                      <a:gd name="T5" fmla="*/ 0 h 737"/>
                                      <a:gd name="T6" fmla="*/ 349 w 698"/>
                                      <a:gd name="T7" fmla="*/ 737 h 7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698" h="737">
                                        <a:moveTo>
                                          <a:pt x="349" y="737"/>
                                        </a:moveTo>
                                        <a:lnTo>
                                          <a:pt x="698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349" y="7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38" y="2751"/>
                                    <a:ext cx="698" cy="737"/>
                                  </a:xfrm>
                                  <a:custGeom>
                                    <a:avLst/>
                                    <a:gdLst>
                                      <a:gd name="T0" fmla="*/ 349 w 698"/>
                                      <a:gd name="T1" fmla="*/ 737 h 737"/>
                                      <a:gd name="T2" fmla="*/ 698 w 698"/>
                                      <a:gd name="T3" fmla="*/ 0 h 737"/>
                                      <a:gd name="T4" fmla="*/ 0 w 698"/>
                                      <a:gd name="T5" fmla="*/ 0 h 737"/>
                                      <a:gd name="T6" fmla="*/ 349 w 698"/>
                                      <a:gd name="T7" fmla="*/ 737 h 7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698" h="737">
                                        <a:moveTo>
                                          <a:pt x="349" y="737"/>
                                        </a:moveTo>
                                        <a:lnTo>
                                          <a:pt x="698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349" y="7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8255" cap="rnd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wps:wsp>
                              <wps:cNvPr id="59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20896" y="2328022"/>
                                  <a:ext cx="164069" cy="15945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Freeform 1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72469" y="1199959"/>
                                  <a:ext cx="11260" cy="1822457"/>
                                </a:xfrm>
                                <a:custGeom>
                                  <a:avLst/>
                                  <a:gdLst>
                                    <a:gd name="T0" fmla="*/ 100 w 107"/>
                                    <a:gd name="T1" fmla="*/ 750 h 17940"/>
                                    <a:gd name="T2" fmla="*/ 0 w 107"/>
                                    <a:gd name="T3" fmla="*/ 750 h 17940"/>
                                    <a:gd name="T4" fmla="*/ 50 w 107"/>
                                    <a:gd name="T5" fmla="*/ 0 h 17940"/>
                                    <a:gd name="T6" fmla="*/ 101 w 107"/>
                                    <a:gd name="T7" fmla="*/ 1150 h 17940"/>
                                    <a:gd name="T8" fmla="*/ 51 w 107"/>
                                    <a:gd name="T9" fmla="*/ 1900 h 17940"/>
                                    <a:gd name="T10" fmla="*/ 1 w 107"/>
                                    <a:gd name="T11" fmla="*/ 1150 h 17940"/>
                                    <a:gd name="T12" fmla="*/ 101 w 107"/>
                                    <a:gd name="T13" fmla="*/ 1150 h 17940"/>
                                    <a:gd name="T14" fmla="*/ 101 w 107"/>
                                    <a:gd name="T15" fmla="*/ 2950 h 17940"/>
                                    <a:gd name="T16" fmla="*/ 1 w 107"/>
                                    <a:gd name="T17" fmla="*/ 2950 h 17940"/>
                                    <a:gd name="T18" fmla="*/ 51 w 107"/>
                                    <a:gd name="T19" fmla="*/ 2200 h 17940"/>
                                    <a:gd name="T20" fmla="*/ 101 w 107"/>
                                    <a:gd name="T21" fmla="*/ 3350 h 17940"/>
                                    <a:gd name="T22" fmla="*/ 52 w 107"/>
                                    <a:gd name="T23" fmla="*/ 4100 h 17940"/>
                                    <a:gd name="T24" fmla="*/ 1 w 107"/>
                                    <a:gd name="T25" fmla="*/ 3350 h 17940"/>
                                    <a:gd name="T26" fmla="*/ 101 w 107"/>
                                    <a:gd name="T27" fmla="*/ 3350 h 17940"/>
                                    <a:gd name="T28" fmla="*/ 102 w 107"/>
                                    <a:gd name="T29" fmla="*/ 5150 h 17940"/>
                                    <a:gd name="T30" fmla="*/ 2 w 107"/>
                                    <a:gd name="T31" fmla="*/ 5150 h 17940"/>
                                    <a:gd name="T32" fmla="*/ 52 w 107"/>
                                    <a:gd name="T33" fmla="*/ 4400 h 17940"/>
                                    <a:gd name="T34" fmla="*/ 102 w 107"/>
                                    <a:gd name="T35" fmla="*/ 5550 h 17940"/>
                                    <a:gd name="T36" fmla="*/ 52 w 107"/>
                                    <a:gd name="T37" fmla="*/ 6300 h 17940"/>
                                    <a:gd name="T38" fmla="*/ 2 w 107"/>
                                    <a:gd name="T39" fmla="*/ 5550 h 17940"/>
                                    <a:gd name="T40" fmla="*/ 102 w 107"/>
                                    <a:gd name="T41" fmla="*/ 5550 h 17940"/>
                                    <a:gd name="T42" fmla="*/ 103 w 107"/>
                                    <a:gd name="T43" fmla="*/ 7350 h 17940"/>
                                    <a:gd name="T44" fmla="*/ 3 w 107"/>
                                    <a:gd name="T45" fmla="*/ 7350 h 17940"/>
                                    <a:gd name="T46" fmla="*/ 53 w 107"/>
                                    <a:gd name="T47" fmla="*/ 6600 h 17940"/>
                                    <a:gd name="T48" fmla="*/ 103 w 107"/>
                                    <a:gd name="T49" fmla="*/ 7750 h 17940"/>
                                    <a:gd name="T50" fmla="*/ 53 w 107"/>
                                    <a:gd name="T51" fmla="*/ 8500 h 17940"/>
                                    <a:gd name="T52" fmla="*/ 3 w 107"/>
                                    <a:gd name="T53" fmla="*/ 7750 h 17940"/>
                                    <a:gd name="T54" fmla="*/ 103 w 107"/>
                                    <a:gd name="T55" fmla="*/ 7750 h 17940"/>
                                    <a:gd name="T56" fmla="*/ 104 w 107"/>
                                    <a:gd name="T57" fmla="*/ 9550 h 17940"/>
                                    <a:gd name="T58" fmla="*/ 4 w 107"/>
                                    <a:gd name="T59" fmla="*/ 9550 h 17940"/>
                                    <a:gd name="T60" fmla="*/ 53 w 107"/>
                                    <a:gd name="T61" fmla="*/ 8800 h 17940"/>
                                    <a:gd name="T62" fmla="*/ 104 w 107"/>
                                    <a:gd name="T63" fmla="*/ 9950 h 17940"/>
                                    <a:gd name="T64" fmla="*/ 54 w 107"/>
                                    <a:gd name="T65" fmla="*/ 10700 h 17940"/>
                                    <a:gd name="T66" fmla="*/ 4 w 107"/>
                                    <a:gd name="T67" fmla="*/ 9950 h 17940"/>
                                    <a:gd name="T68" fmla="*/ 104 w 107"/>
                                    <a:gd name="T69" fmla="*/ 9950 h 17940"/>
                                    <a:gd name="T70" fmla="*/ 105 w 107"/>
                                    <a:gd name="T71" fmla="*/ 11750 h 17940"/>
                                    <a:gd name="T72" fmla="*/ 5 w 107"/>
                                    <a:gd name="T73" fmla="*/ 11750 h 17940"/>
                                    <a:gd name="T74" fmla="*/ 54 w 107"/>
                                    <a:gd name="T75" fmla="*/ 11000 h 17940"/>
                                    <a:gd name="T76" fmla="*/ 105 w 107"/>
                                    <a:gd name="T77" fmla="*/ 12150 h 17940"/>
                                    <a:gd name="T78" fmla="*/ 55 w 107"/>
                                    <a:gd name="T79" fmla="*/ 12900 h 17940"/>
                                    <a:gd name="T80" fmla="*/ 5 w 107"/>
                                    <a:gd name="T81" fmla="*/ 12150 h 17940"/>
                                    <a:gd name="T82" fmla="*/ 105 w 107"/>
                                    <a:gd name="T83" fmla="*/ 12150 h 17940"/>
                                    <a:gd name="T84" fmla="*/ 105 w 107"/>
                                    <a:gd name="T85" fmla="*/ 13950 h 17940"/>
                                    <a:gd name="T86" fmla="*/ 5 w 107"/>
                                    <a:gd name="T87" fmla="*/ 13950 h 17940"/>
                                    <a:gd name="T88" fmla="*/ 55 w 107"/>
                                    <a:gd name="T89" fmla="*/ 13200 h 17940"/>
                                    <a:gd name="T90" fmla="*/ 105 w 107"/>
                                    <a:gd name="T91" fmla="*/ 14350 h 17940"/>
                                    <a:gd name="T92" fmla="*/ 56 w 107"/>
                                    <a:gd name="T93" fmla="*/ 15100 h 17940"/>
                                    <a:gd name="T94" fmla="*/ 5 w 107"/>
                                    <a:gd name="T95" fmla="*/ 14350 h 17940"/>
                                    <a:gd name="T96" fmla="*/ 105 w 107"/>
                                    <a:gd name="T97" fmla="*/ 14350 h 17940"/>
                                    <a:gd name="T98" fmla="*/ 106 w 107"/>
                                    <a:gd name="T99" fmla="*/ 16150 h 17940"/>
                                    <a:gd name="T100" fmla="*/ 6 w 107"/>
                                    <a:gd name="T101" fmla="*/ 16150 h 17940"/>
                                    <a:gd name="T102" fmla="*/ 56 w 107"/>
                                    <a:gd name="T103" fmla="*/ 15400 h 17940"/>
                                    <a:gd name="T104" fmla="*/ 106 w 107"/>
                                    <a:gd name="T105" fmla="*/ 16550 h 17940"/>
                                    <a:gd name="T106" fmla="*/ 57 w 107"/>
                                    <a:gd name="T107" fmla="*/ 17300 h 17940"/>
                                    <a:gd name="T108" fmla="*/ 6 w 107"/>
                                    <a:gd name="T109" fmla="*/ 16550 h 17940"/>
                                    <a:gd name="T110" fmla="*/ 106 w 107"/>
                                    <a:gd name="T111" fmla="*/ 16550 h 17940"/>
                                    <a:gd name="T112" fmla="*/ 107 w 107"/>
                                    <a:gd name="T113" fmla="*/ 17890 h 17940"/>
                                    <a:gd name="T114" fmla="*/ 7 w 107"/>
                                    <a:gd name="T115" fmla="*/ 17890 h 17940"/>
                                    <a:gd name="T116" fmla="*/ 57 w 107"/>
                                    <a:gd name="T117" fmla="*/ 17600 h 179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107" h="17940">
                                      <a:moveTo>
                                        <a:pt x="100" y="50"/>
                                      </a:moveTo>
                                      <a:lnTo>
                                        <a:pt x="100" y="750"/>
                                      </a:lnTo>
                                      <a:cubicBezTo>
                                        <a:pt x="100" y="778"/>
                                        <a:pt x="78" y="800"/>
                                        <a:pt x="50" y="800"/>
                                      </a:cubicBezTo>
                                      <a:cubicBezTo>
                                        <a:pt x="23" y="800"/>
                                        <a:pt x="0" y="778"/>
                                        <a:pt x="0" y="750"/>
                                      </a:cubicBezTo>
                                      <a:lnTo>
                                        <a:pt x="0" y="50"/>
                                      </a:lnTo>
                                      <a:cubicBezTo>
                                        <a:pt x="0" y="23"/>
                                        <a:pt x="23" y="0"/>
                                        <a:pt x="50" y="0"/>
                                      </a:cubicBezTo>
                                      <a:cubicBezTo>
                                        <a:pt x="78" y="0"/>
                                        <a:pt x="100" y="23"/>
                                        <a:pt x="100" y="50"/>
                                      </a:cubicBezTo>
                                      <a:close/>
                                      <a:moveTo>
                                        <a:pt x="101" y="1150"/>
                                      </a:moveTo>
                                      <a:lnTo>
                                        <a:pt x="101" y="1850"/>
                                      </a:lnTo>
                                      <a:cubicBezTo>
                                        <a:pt x="101" y="1878"/>
                                        <a:pt x="78" y="1900"/>
                                        <a:pt x="51" y="1900"/>
                                      </a:cubicBezTo>
                                      <a:cubicBezTo>
                                        <a:pt x="23" y="1900"/>
                                        <a:pt x="1" y="1878"/>
                                        <a:pt x="1" y="1850"/>
                                      </a:cubicBezTo>
                                      <a:lnTo>
                                        <a:pt x="1" y="1150"/>
                                      </a:lnTo>
                                      <a:cubicBezTo>
                                        <a:pt x="1" y="1123"/>
                                        <a:pt x="23" y="1100"/>
                                        <a:pt x="51" y="1100"/>
                                      </a:cubicBezTo>
                                      <a:cubicBezTo>
                                        <a:pt x="78" y="1100"/>
                                        <a:pt x="101" y="1123"/>
                                        <a:pt x="101" y="1150"/>
                                      </a:cubicBezTo>
                                      <a:close/>
                                      <a:moveTo>
                                        <a:pt x="101" y="2250"/>
                                      </a:moveTo>
                                      <a:lnTo>
                                        <a:pt x="101" y="2950"/>
                                      </a:lnTo>
                                      <a:cubicBezTo>
                                        <a:pt x="101" y="2978"/>
                                        <a:pt x="79" y="3000"/>
                                        <a:pt x="51" y="3000"/>
                                      </a:cubicBezTo>
                                      <a:cubicBezTo>
                                        <a:pt x="24" y="3000"/>
                                        <a:pt x="1" y="2978"/>
                                        <a:pt x="1" y="2950"/>
                                      </a:cubicBezTo>
                                      <a:lnTo>
                                        <a:pt x="1" y="2250"/>
                                      </a:lnTo>
                                      <a:cubicBezTo>
                                        <a:pt x="1" y="2223"/>
                                        <a:pt x="23" y="2200"/>
                                        <a:pt x="51" y="2200"/>
                                      </a:cubicBezTo>
                                      <a:cubicBezTo>
                                        <a:pt x="79" y="2200"/>
                                        <a:pt x="101" y="2223"/>
                                        <a:pt x="101" y="2250"/>
                                      </a:cubicBezTo>
                                      <a:close/>
                                      <a:moveTo>
                                        <a:pt x="101" y="3350"/>
                                      </a:moveTo>
                                      <a:lnTo>
                                        <a:pt x="102" y="4050"/>
                                      </a:lnTo>
                                      <a:cubicBezTo>
                                        <a:pt x="102" y="4078"/>
                                        <a:pt x="79" y="4100"/>
                                        <a:pt x="52" y="4100"/>
                                      </a:cubicBezTo>
                                      <a:cubicBezTo>
                                        <a:pt x="24" y="4100"/>
                                        <a:pt x="2" y="4078"/>
                                        <a:pt x="2" y="4050"/>
                                      </a:cubicBezTo>
                                      <a:lnTo>
                                        <a:pt x="1" y="3350"/>
                                      </a:lnTo>
                                      <a:cubicBezTo>
                                        <a:pt x="1" y="3323"/>
                                        <a:pt x="24" y="3300"/>
                                        <a:pt x="51" y="3300"/>
                                      </a:cubicBezTo>
                                      <a:cubicBezTo>
                                        <a:pt x="79" y="3300"/>
                                        <a:pt x="101" y="3323"/>
                                        <a:pt x="101" y="3350"/>
                                      </a:cubicBezTo>
                                      <a:close/>
                                      <a:moveTo>
                                        <a:pt x="102" y="4450"/>
                                      </a:moveTo>
                                      <a:lnTo>
                                        <a:pt x="102" y="5150"/>
                                      </a:lnTo>
                                      <a:cubicBezTo>
                                        <a:pt x="102" y="5178"/>
                                        <a:pt x="80" y="5200"/>
                                        <a:pt x="52" y="5200"/>
                                      </a:cubicBezTo>
                                      <a:cubicBezTo>
                                        <a:pt x="24" y="5200"/>
                                        <a:pt x="2" y="5178"/>
                                        <a:pt x="2" y="5150"/>
                                      </a:cubicBezTo>
                                      <a:lnTo>
                                        <a:pt x="2" y="4450"/>
                                      </a:lnTo>
                                      <a:cubicBezTo>
                                        <a:pt x="2" y="4423"/>
                                        <a:pt x="24" y="4400"/>
                                        <a:pt x="52" y="4400"/>
                                      </a:cubicBezTo>
                                      <a:cubicBezTo>
                                        <a:pt x="79" y="4400"/>
                                        <a:pt x="102" y="4423"/>
                                        <a:pt x="102" y="4450"/>
                                      </a:cubicBezTo>
                                      <a:close/>
                                      <a:moveTo>
                                        <a:pt x="102" y="5550"/>
                                      </a:moveTo>
                                      <a:lnTo>
                                        <a:pt x="102" y="6250"/>
                                      </a:lnTo>
                                      <a:cubicBezTo>
                                        <a:pt x="102" y="6278"/>
                                        <a:pt x="80" y="6300"/>
                                        <a:pt x="52" y="6300"/>
                                      </a:cubicBezTo>
                                      <a:cubicBezTo>
                                        <a:pt x="25" y="6300"/>
                                        <a:pt x="2" y="6278"/>
                                        <a:pt x="2" y="6250"/>
                                      </a:cubicBezTo>
                                      <a:lnTo>
                                        <a:pt x="2" y="5550"/>
                                      </a:lnTo>
                                      <a:cubicBezTo>
                                        <a:pt x="2" y="5523"/>
                                        <a:pt x="25" y="5500"/>
                                        <a:pt x="52" y="5500"/>
                                      </a:cubicBezTo>
                                      <a:cubicBezTo>
                                        <a:pt x="80" y="5500"/>
                                        <a:pt x="102" y="5523"/>
                                        <a:pt x="102" y="5550"/>
                                      </a:cubicBezTo>
                                      <a:close/>
                                      <a:moveTo>
                                        <a:pt x="103" y="6650"/>
                                      </a:moveTo>
                                      <a:lnTo>
                                        <a:pt x="103" y="7350"/>
                                      </a:lnTo>
                                      <a:cubicBezTo>
                                        <a:pt x="103" y="7378"/>
                                        <a:pt x="80" y="7400"/>
                                        <a:pt x="53" y="7400"/>
                                      </a:cubicBezTo>
                                      <a:cubicBezTo>
                                        <a:pt x="25" y="7400"/>
                                        <a:pt x="3" y="7378"/>
                                        <a:pt x="3" y="7350"/>
                                      </a:cubicBezTo>
                                      <a:lnTo>
                                        <a:pt x="3" y="6650"/>
                                      </a:lnTo>
                                      <a:cubicBezTo>
                                        <a:pt x="3" y="6623"/>
                                        <a:pt x="25" y="6600"/>
                                        <a:pt x="53" y="6600"/>
                                      </a:cubicBezTo>
                                      <a:cubicBezTo>
                                        <a:pt x="80" y="6600"/>
                                        <a:pt x="103" y="6623"/>
                                        <a:pt x="103" y="6650"/>
                                      </a:cubicBezTo>
                                      <a:close/>
                                      <a:moveTo>
                                        <a:pt x="103" y="7750"/>
                                      </a:moveTo>
                                      <a:lnTo>
                                        <a:pt x="103" y="8450"/>
                                      </a:lnTo>
                                      <a:cubicBezTo>
                                        <a:pt x="103" y="8478"/>
                                        <a:pt x="81" y="8500"/>
                                        <a:pt x="53" y="8500"/>
                                      </a:cubicBezTo>
                                      <a:cubicBezTo>
                                        <a:pt x="26" y="8500"/>
                                        <a:pt x="3" y="8478"/>
                                        <a:pt x="3" y="8450"/>
                                      </a:cubicBezTo>
                                      <a:lnTo>
                                        <a:pt x="3" y="7750"/>
                                      </a:lnTo>
                                      <a:cubicBezTo>
                                        <a:pt x="3" y="7723"/>
                                        <a:pt x="25" y="7700"/>
                                        <a:pt x="53" y="7700"/>
                                      </a:cubicBezTo>
                                      <a:cubicBezTo>
                                        <a:pt x="81" y="7700"/>
                                        <a:pt x="103" y="7723"/>
                                        <a:pt x="103" y="7750"/>
                                      </a:cubicBezTo>
                                      <a:close/>
                                      <a:moveTo>
                                        <a:pt x="103" y="8850"/>
                                      </a:moveTo>
                                      <a:lnTo>
                                        <a:pt x="104" y="9550"/>
                                      </a:lnTo>
                                      <a:cubicBezTo>
                                        <a:pt x="104" y="9578"/>
                                        <a:pt x="81" y="9600"/>
                                        <a:pt x="54" y="9600"/>
                                      </a:cubicBezTo>
                                      <a:cubicBezTo>
                                        <a:pt x="26" y="9600"/>
                                        <a:pt x="4" y="9578"/>
                                        <a:pt x="4" y="9550"/>
                                      </a:cubicBezTo>
                                      <a:lnTo>
                                        <a:pt x="3" y="8850"/>
                                      </a:lnTo>
                                      <a:cubicBezTo>
                                        <a:pt x="3" y="8823"/>
                                        <a:pt x="26" y="8800"/>
                                        <a:pt x="53" y="8800"/>
                                      </a:cubicBezTo>
                                      <a:cubicBezTo>
                                        <a:pt x="81" y="8800"/>
                                        <a:pt x="103" y="8823"/>
                                        <a:pt x="103" y="8850"/>
                                      </a:cubicBezTo>
                                      <a:close/>
                                      <a:moveTo>
                                        <a:pt x="104" y="9950"/>
                                      </a:moveTo>
                                      <a:lnTo>
                                        <a:pt x="104" y="10650"/>
                                      </a:lnTo>
                                      <a:cubicBezTo>
                                        <a:pt x="104" y="10678"/>
                                        <a:pt x="82" y="10700"/>
                                        <a:pt x="54" y="10700"/>
                                      </a:cubicBezTo>
                                      <a:cubicBezTo>
                                        <a:pt x="26" y="10700"/>
                                        <a:pt x="4" y="10678"/>
                                        <a:pt x="4" y="10650"/>
                                      </a:cubicBezTo>
                                      <a:lnTo>
                                        <a:pt x="4" y="9950"/>
                                      </a:lnTo>
                                      <a:cubicBezTo>
                                        <a:pt x="4" y="9923"/>
                                        <a:pt x="26" y="9900"/>
                                        <a:pt x="54" y="9900"/>
                                      </a:cubicBezTo>
                                      <a:cubicBezTo>
                                        <a:pt x="81" y="9900"/>
                                        <a:pt x="104" y="9923"/>
                                        <a:pt x="104" y="9950"/>
                                      </a:cubicBezTo>
                                      <a:close/>
                                      <a:moveTo>
                                        <a:pt x="104" y="11050"/>
                                      </a:moveTo>
                                      <a:lnTo>
                                        <a:pt x="105" y="11750"/>
                                      </a:lnTo>
                                      <a:cubicBezTo>
                                        <a:pt x="105" y="11778"/>
                                        <a:pt x="82" y="11800"/>
                                        <a:pt x="55" y="11800"/>
                                      </a:cubicBezTo>
                                      <a:cubicBezTo>
                                        <a:pt x="27" y="11800"/>
                                        <a:pt x="5" y="11778"/>
                                        <a:pt x="5" y="11750"/>
                                      </a:cubicBezTo>
                                      <a:lnTo>
                                        <a:pt x="4" y="11050"/>
                                      </a:lnTo>
                                      <a:cubicBezTo>
                                        <a:pt x="4" y="11023"/>
                                        <a:pt x="27" y="11000"/>
                                        <a:pt x="54" y="11000"/>
                                      </a:cubicBezTo>
                                      <a:cubicBezTo>
                                        <a:pt x="82" y="11000"/>
                                        <a:pt x="104" y="11023"/>
                                        <a:pt x="104" y="11050"/>
                                      </a:cubicBezTo>
                                      <a:close/>
                                      <a:moveTo>
                                        <a:pt x="105" y="12150"/>
                                      </a:moveTo>
                                      <a:lnTo>
                                        <a:pt x="105" y="12850"/>
                                      </a:lnTo>
                                      <a:cubicBezTo>
                                        <a:pt x="105" y="12878"/>
                                        <a:pt x="83" y="12900"/>
                                        <a:pt x="55" y="12900"/>
                                      </a:cubicBezTo>
                                      <a:cubicBezTo>
                                        <a:pt x="27" y="12900"/>
                                        <a:pt x="5" y="12878"/>
                                        <a:pt x="5" y="12850"/>
                                      </a:cubicBezTo>
                                      <a:lnTo>
                                        <a:pt x="5" y="12150"/>
                                      </a:lnTo>
                                      <a:cubicBezTo>
                                        <a:pt x="5" y="12123"/>
                                        <a:pt x="27" y="12100"/>
                                        <a:pt x="55" y="12100"/>
                                      </a:cubicBezTo>
                                      <a:cubicBezTo>
                                        <a:pt x="82" y="12100"/>
                                        <a:pt x="105" y="12123"/>
                                        <a:pt x="105" y="12150"/>
                                      </a:cubicBezTo>
                                      <a:close/>
                                      <a:moveTo>
                                        <a:pt x="105" y="13250"/>
                                      </a:moveTo>
                                      <a:lnTo>
                                        <a:pt x="105" y="13950"/>
                                      </a:lnTo>
                                      <a:cubicBezTo>
                                        <a:pt x="105" y="13978"/>
                                        <a:pt x="83" y="14000"/>
                                        <a:pt x="55" y="14000"/>
                                      </a:cubicBezTo>
                                      <a:cubicBezTo>
                                        <a:pt x="28" y="14000"/>
                                        <a:pt x="5" y="13978"/>
                                        <a:pt x="5" y="13950"/>
                                      </a:cubicBezTo>
                                      <a:lnTo>
                                        <a:pt x="5" y="13250"/>
                                      </a:lnTo>
                                      <a:cubicBezTo>
                                        <a:pt x="5" y="13223"/>
                                        <a:pt x="27" y="13200"/>
                                        <a:pt x="55" y="13200"/>
                                      </a:cubicBezTo>
                                      <a:cubicBezTo>
                                        <a:pt x="83" y="13200"/>
                                        <a:pt x="105" y="13223"/>
                                        <a:pt x="105" y="13250"/>
                                      </a:cubicBezTo>
                                      <a:close/>
                                      <a:moveTo>
                                        <a:pt x="105" y="14350"/>
                                      </a:moveTo>
                                      <a:lnTo>
                                        <a:pt x="106" y="15050"/>
                                      </a:lnTo>
                                      <a:cubicBezTo>
                                        <a:pt x="106" y="15078"/>
                                        <a:pt x="83" y="15100"/>
                                        <a:pt x="56" y="15100"/>
                                      </a:cubicBezTo>
                                      <a:cubicBezTo>
                                        <a:pt x="28" y="15100"/>
                                        <a:pt x="6" y="15078"/>
                                        <a:pt x="6" y="15050"/>
                                      </a:cubicBezTo>
                                      <a:lnTo>
                                        <a:pt x="5" y="14350"/>
                                      </a:lnTo>
                                      <a:cubicBezTo>
                                        <a:pt x="5" y="14323"/>
                                        <a:pt x="28" y="14300"/>
                                        <a:pt x="55" y="14300"/>
                                      </a:cubicBezTo>
                                      <a:cubicBezTo>
                                        <a:pt x="83" y="14300"/>
                                        <a:pt x="105" y="14323"/>
                                        <a:pt x="105" y="14350"/>
                                      </a:cubicBezTo>
                                      <a:close/>
                                      <a:moveTo>
                                        <a:pt x="106" y="15450"/>
                                      </a:moveTo>
                                      <a:lnTo>
                                        <a:pt x="106" y="16150"/>
                                      </a:lnTo>
                                      <a:cubicBezTo>
                                        <a:pt x="106" y="16178"/>
                                        <a:pt x="84" y="16200"/>
                                        <a:pt x="56" y="16200"/>
                                      </a:cubicBezTo>
                                      <a:cubicBezTo>
                                        <a:pt x="29" y="16200"/>
                                        <a:pt x="6" y="16178"/>
                                        <a:pt x="6" y="16150"/>
                                      </a:cubicBezTo>
                                      <a:lnTo>
                                        <a:pt x="6" y="15450"/>
                                      </a:lnTo>
                                      <a:cubicBezTo>
                                        <a:pt x="6" y="15423"/>
                                        <a:pt x="28" y="15400"/>
                                        <a:pt x="56" y="15400"/>
                                      </a:cubicBezTo>
                                      <a:cubicBezTo>
                                        <a:pt x="83" y="15400"/>
                                        <a:pt x="106" y="15423"/>
                                        <a:pt x="106" y="15450"/>
                                      </a:cubicBezTo>
                                      <a:close/>
                                      <a:moveTo>
                                        <a:pt x="106" y="16550"/>
                                      </a:moveTo>
                                      <a:lnTo>
                                        <a:pt x="107" y="17250"/>
                                      </a:lnTo>
                                      <a:cubicBezTo>
                                        <a:pt x="107" y="17278"/>
                                        <a:pt x="84" y="17300"/>
                                        <a:pt x="57" y="17300"/>
                                      </a:cubicBezTo>
                                      <a:cubicBezTo>
                                        <a:pt x="29" y="17300"/>
                                        <a:pt x="7" y="17278"/>
                                        <a:pt x="7" y="17250"/>
                                      </a:cubicBezTo>
                                      <a:lnTo>
                                        <a:pt x="6" y="16550"/>
                                      </a:lnTo>
                                      <a:cubicBezTo>
                                        <a:pt x="6" y="16523"/>
                                        <a:pt x="29" y="16500"/>
                                        <a:pt x="56" y="16500"/>
                                      </a:cubicBezTo>
                                      <a:cubicBezTo>
                                        <a:pt x="84" y="16500"/>
                                        <a:pt x="106" y="16523"/>
                                        <a:pt x="106" y="16550"/>
                                      </a:cubicBezTo>
                                      <a:close/>
                                      <a:moveTo>
                                        <a:pt x="107" y="17650"/>
                                      </a:moveTo>
                                      <a:lnTo>
                                        <a:pt x="107" y="17890"/>
                                      </a:lnTo>
                                      <a:cubicBezTo>
                                        <a:pt x="107" y="17918"/>
                                        <a:pt x="84" y="17940"/>
                                        <a:pt x="57" y="17940"/>
                                      </a:cubicBezTo>
                                      <a:cubicBezTo>
                                        <a:pt x="29" y="17940"/>
                                        <a:pt x="7" y="17918"/>
                                        <a:pt x="7" y="17890"/>
                                      </a:cubicBezTo>
                                      <a:lnTo>
                                        <a:pt x="7" y="17650"/>
                                      </a:lnTo>
                                      <a:cubicBezTo>
                                        <a:pt x="7" y="17623"/>
                                        <a:pt x="29" y="17600"/>
                                        <a:pt x="57" y="17600"/>
                                      </a:cubicBezTo>
                                      <a:cubicBezTo>
                                        <a:pt x="84" y="17600"/>
                                        <a:pt x="107" y="17623"/>
                                        <a:pt x="107" y="1765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270" cap="flat">
                                  <a:solidFill>
                                    <a:srgbClr val="000000"/>
                                  </a:solidFill>
                                  <a:prstDash val="solid"/>
                                  <a:bevel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Line 12"/>
                              <wps:cNvCnPr>
                                <a:cxnSpLocks noChangeShapeType="1"/>
                                <a:stCxn id="59" idx="6"/>
                                <a:endCxn id="62" idx="1"/>
                              </wps:cNvCnPr>
                              <wps:spPr bwMode="auto">
                                <a:xfrm>
                                  <a:off x="2084965" y="2407749"/>
                                  <a:ext cx="1138129" cy="25355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 cap="rnd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01658" y="2640716"/>
                                  <a:ext cx="146376" cy="1406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05145" y="2765170"/>
                                  <a:ext cx="272942" cy="900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 cap="rnd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8" name="Freeform 1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33321" y="352267"/>
                                  <a:ext cx="766462" cy="1969637"/>
                                </a:xfrm>
                                <a:custGeom>
                                  <a:avLst/>
                                  <a:gdLst>
                                    <a:gd name="T0" fmla="*/ 91 w 953"/>
                                    <a:gd name="T1" fmla="*/ 83 h 2449"/>
                                    <a:gd name="T2" fmla="*/ 16 w 953"/>
                                    <a:gd name="T3" fmla="*/ 69 h 2449"/>
                                    <a:gd name="T4" fmla="*/ 105 w 953"/>
                                    <a:gd name="T5" fmla="*/ 17 h 2449"/>
                                    <a:gd name="T6" fmla="*/ 77 w 953"/>
                                    <a:gd name="T7" fmla="*/ 230 h 2449"/>
                                    <a:gd name="T8" fmla="*/ 1 w 953"/>
                                    <a:gd name="T9" fmla="*/ 227 h 2449"/>
                                    <a:gd name="T10" fmla="*/ 81 w 953"/>
                                    <a:gd name="T11" fmla="*/ 161 h 2449"/>
                                    <a:gd name="T12" fmla="*/ 77 w 953"/>
                                    <a:gd name="T13" fmla="*/ 350 h 2449"/>
                                    <a:gd name="T14" fmla="*/ 1 w 953"/>
                                    <a:gd name="T15" fmla="*/ 352 h 2449"/>
                                    <a:gd name="T16" fmla="*/ 76 w 953"/>
                                    <a:gd name="T17" fmla="*/ 309 h 2449"/>
                                    <a:gd name="T18" fmla="*/ 92 w 953"/>
                                    <a:gd name="T19" fmla="*/ 532 h 2449"/>
                                    <a:gd name="T20" fmla="*/ 8 w 953"/>
                                    <a:gd name="T21" fmla="*/ 464 h 2449"/>
                                    <a:gd name="T22" fmla="*/ 106 w 953"/>
                                    <a:gd name="T23" fmla="*/ 629 h 2449"/>
                                    <a:gd name="T24" fmla="*/ 40 w 953"/>
                                    <a:gd name="T25" fmla="*/ 693 h 2449"/>
                                    <a:gd name="T26" fmla="*/ 27 w 953"/>
                                    <a:gd name="T27" fmla="*/ 617 h 2449"/>
                                    <a:gd name="T28" fmla="*/ 138 w 953"/>
                                    <a:gd name="T29" fmla="*/ 782 h 2449"/>
                                    <a:gd name="T30" fmla="*/ 75 w 953"/>
                                    <a:gd name="T31" fmla="*/ 843 h 2449"/>
                                    <a:gd name="T32" fmla="*/ 56 w 953"/>
                                    <a:gd name="T33" fmla="*/ 769 h 2449"/>
                                    <a:gd name="T34" fmla="*/ 183 w 953"/>
                                    <a:gd name="T35" fmla="*/ 935 h 2449"/>
                                    <a:gd name="T36" fmla="*/ 110 w 953"/>
                                    <a:gd name="T37" fmla="*/ 957 h 2449"/>
                                    <a:gd name="T38" fmla="*/ 219 w 953"/>
                                    <a:gd name="T39" fmla="*/ 1035 h 2449"/>
                                    <a:gd name="T40" fmla="*/ 177 w 953"/>
                                    <a:gd name="T41" fmla="*/ 1134 h 2449"/>
                                    <a:gd name="T42" fmla="*/ 219 w 953"/>
                                    <a:gd name="T43" fmla="*/ 1035 h 2449"/>
                                    <a:gd name="T44" fmla="*/ 302 w 953"/>
                                    <a:gd name="T45" fmla="*/ 1221 h 2449"/>
                                    <a:gd name="T46" fmla="*/ 233 w 953"/>
                                    <a:gd name="T47" fmla="*/ 1255 h 2449"/>
                                    <a:gd name="T48" fmla="*/ 278 w 953"/>
                                    <a:gd name="T49" fmla="*/ 1172 h 2449"/>
                                    <a:gd name="T50" fmla="*/ 379 w 953"/>
                                    <a:gd name="T51" fmla="*/ 1346 h 2449"/>
                                    <a:gd name="T52" fmla="*/ 316 w 953"/>
                                    <a:gd name="T53" fmla="*/ 1388 h 2449"/>
                                    <a:gd name="T54" fmla="*/ 348 w 953"/>
                                    <a:gd name="T55" fmla="*/ 1301 h 2449"/>
                                    <a:gd name="T56" fmla="*/ 482 w 953"/>
                                    <a:gd name="T57" fmla="*/ 1479 h 2449"/>
                                    <a:gd name="T58" fmla="*/ 375 w 953"/>
                                    <a:gd name="T59" fmla="*/ 1468 h 2449"/>
                                    <a:gd name="T60" fmla="*/ 564 w 953"/>
                                    <a:gd name="T61" fmla="*/ 1578 h 2449"/>
                                    <a:gd name="T62" fmla="*/ 505 w 953"/>
                                    <a:gd name="T63" fmla="*/ 1626 h 2449"/>
                                    <a:gd name="T64" fmla="*/ 626 w 953"/>
                                    <a:gd name="T65" fmla="*/ 1659 h 2449"/>
                                    <a:gd name="T66" fmla="*/ 670 w 953"/>
                                    <a:gd name="T67" fmla="*/ 1724 h 2449"/>
                                    <a:gd name="T68" fmla="*/ 567 w 953"/>
                                    <a:gd name="T69" fmla="*/ 1707 h 2449"/>
                                    <a:gd name="T70" fmla="*/ 711 w 953"/>
                                    <a:gd name="T71" fmla="*/ 1788 h 2449"/>
                                    <a:gd name="T72" fmla="*/ 752 w 953"/>
                                    <a:gd name="T73" fmla="*/ 1853 h 2449"/>
                                    <a:gd name="T74" fmla="*/ 653 w 953"/>
                                    <a:gd name="T75" fmla="*/ 1838 h 2449"/>
                                    <a:gd name="T76" fmla="*/ 791 w 953"/>
                                    <a:gd name="T77" fmla="*/ 1919 h 2449"/>
                                    <a:gd name="T78" fmla="*/ 760 w 953"/>
                                    <a:gd name="T79" fmla="*/ 2022 h 2449"/>
                                    <a:gd name="T80" fmla="*/ 791 w 953"/>
                                    <a:gd name="T81" fmla="*/ 1919 h 2449"/>
                                    <a:gd name="T82" fmla="*/ 886 w 953"/>
                                    <a:gd name="T83" fmla="*/ 2120 h 2449"/>
                                    <a:gd name="T84" fmla="*/ 815 w 953"/>
                                    <a:gd name="T85" fmla="*/ 2146 h 2449"/>
                                    <a:gd name="T86" fmla="*/ 861 w 953"/>
                                    <a:gd name="T87" fmla="*/ 2058 h 2449"/>
                                    <a:gd name="T88" fmla="*/ 927 w 953"/>
                                    <a:gd name="T89" fmla="*/ 2284 h 2449"/>
                                    <a:gd name="T90" fmla="*/ 837 w 953"/>
                                    <a:gd name="T91" fmla="*/ 2224 h 2449"/>
                                    <a:gd name="T92" fmla="*/ 941 w 953"/>
                                    <a:gd name="T93" fmla="*/ 2366 h 2449"/>
                                    <a:gd name="T94" fmla="*/ 953 w 953"/>
                                    <a:gd name="T95" fmla="*/ 2431 h 2449"/>
                                    <a:gd name="T96" fmla="*/ 878 w 953"/>
                                    <a:gd name="T97" fmla="*/ 2445 h 2449"/>
                                    <a:gd name="T98" fmla="*/ 866 w 953"/>
                                    <a:gd name="T99" fmla="*/ 2378 h 24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953" h="2449">
                                      <a:moveTo>
                                        <a:pt x="105" y="17"/>
                                      </a:moveTo>
                                      <a:lnTo>
                                        <a:pt x="97" y="50"/>
                                      </a:lnTo>
                                      <a:lnTo>
                                        <a:pt x="91" y="83"/>
                                      </a:lnTo>
                                      <a:lnTo>
                                        <a:pt x="90" y="88"/>
                                      </a:lnTo>
                                      <a:lnTo>
                                        <a:pt x="15" y="77"/>
                                      </a:lnTo>
                                      <a:lnTo>
                                        <a:pt x="16" y="69"/>
                                      </a:lnTo>
                                      <a:lnTo>
                                        <a:pt x="23" y="33"/>
                                      </a:lnTo>
                                      <a:lnTo>
                                        <a:pt x="31" y="0"/>
                                      </a:lnTo>
                                      <a:lnTo>
                                        <a:pt x="105" y="17"/>
                                      </a:lnTo>
                                      <a:close/>
                                      <a:moveTo>
                                        <a:pt x="81" y="161"/>
                                      </a:moveTo>
                                      <a:lnTo>
                                        <a:pt x="79" y="192"/>
                                      </a:lnTo>
                                      <a:lnTo>
                                        <a:pt x="77" y="230"/>
                                      </a:lnTo>
                                      <a:lnTo>
                                        <a:pt x="77" y="234"/>
                                      </a:lnTo>
                                      <a:lnTo>
                                        <a:pt x="1" y="233"/>
                                      </a:lnTo>
                                      <a:lnTo>
                                        <a:pt x="1" y="227"/>
                                      </a:lnTo>
                                      <a:lnTo>
                                        <a:pt x="3" y="186"/>
                                      </a:lnTo>
                                      <a:lnTo>
                                        <a:pt x="5" y="155"/>
                                      </a:lnTo>
                                      <a:lnTo>
                                        <a:pt x="81" y="161"/>
                                      </a:lnTo>
                                      <a:close/>
                                      <a:moveTo>
                                        <a:pt x="76" y="309"/>
                                      </a:moveTo>
                                      <a:lnTo>
                                        <a:pt x="76" y="309"/>
                                      </a:lnTo>
                                      <a:lnTo>
                                        <a:pt x="77" y="350"/>
                                      </a:lnTo>
                                      <a:lnTo>
                                        <a:pt x="79" y="383"/>
                                      </a:lnTo>
                                      <a:lnTo>
                                        <a:pt x="3" y="387"/>
                                      </a:lnTo>
                                      <a:lnTo>
                                        <a:pt x="1" y="352"/>
                                      </a:lnTo>
                                      <a:lnTo>
                                        <a:pt x="0" y="310"/>
                                      </a:lnTo>
                                      <a:lnTo>
                                        <a:pt x="0" y="309"/>
                                      </a:lnTo>
                                      <a:lnTo>
                                        <a:pt x="76" y="309"/>
                                      </a:lnTo>
                                      <a:close/>
                                      <a:moveTo>
                                        <a:pt x="84" y="457"/>
                                      </a:moveTo>
                                      <a:lnTo>
                                        <a:pt x="85" y="472"/>
                                      </a:lnTo>
                                      <a:lnTo>
                                        <a:pt x="92" y="532"/>
                                      </a:lnTo>
                                      <a:lnTo>
                                        <a:pt x="16" y="540"/>
                                      </a:lnTo>
                                      <a:lnTo>
                                        <a:pt x="9" y="478"/>
                                      </a:lnTo>
                                      <a:lnTo>
                                        <a:pt x="8" y="464"/>
                                      </a:lnTo>
                                      <a:lnTo>
                                        <a:pt x="84" y="457"/>
                                      </a:lnTo>
                                      <a:close/>
                                      <a:moveTo>
                                        <a:pt x="102" y="605"/>
                                      </a:moveTo>
                                      <a:lnTo>
                                        <a:pt x="106" y="629"/>
                                      </a:lnTo>
                                      <a:lnTo>
                                        <a:pt x="112" y="667"/>
                                      </a:lnTo>
                                      <a:lnTo>
                                        <a:pt x="115" y="678"/>
                                      </a:lnTo>
                                      <a:lnTo>
                                        <a:pt x="40" y="693"/>
                                      </a:lnTo>
                                      <a:lnTo>
                                        <a:pt x="37" y="680"/>
                                      </a:lnTo>
                                      <a:lnTo>
                                        <a:pt x="30" y="641"/>
                                      </a:lnTo>
                                      <a:lnTo>
                                        <a:pt x="27" y="617"/>
                                      </a:lnTo>
                                      <a:lnTo>
                                        <a:pt x="102" y="605"/>
                                      </a:lnTo>
                                      <a:close/>
                                      <a:moveTo>
                                        <a:pt x="130" y="751"/>
                                      </a:moveTo>
                                      <a:lnTo>
                                        <a:pt x="138" y="782"/>
                                      </a:lnTo>
                                      <a:lnTo>
                                        <a:pt x="148" y="820"/>
                                      </a:lnTo>
                                      <a:lnTo>
                                        <a:pt x="149" y="823"/>
                                      </a:lnTo>
                                      <a:lnTo>
                                        <a:pt x="75" y="843"/>
                                      </a:lnTo>
                                      <a:lnTo>
                                        <a:pt x="74" y="839"/>
                                      </a:lnTo>
                                      <a:lnTo>
                                        <a:pt x="64" y="799"/>
                                      </a:lnTo>
                                      <a:lnTo>
                                        <a:pt x="56" y="769"/>
                                      </a:lnTo>
                                      <a:lnTo>
                                        <a:pt x="130" y="751"/>
                                      </a:lnTo>
                                      <a:close/>
                                      <a:moveTo>
                                        <a:pt x="170" y="894"/>
                                      </a:moveTo>
                                      <a:lnTo>
                                        <a:pt x="183" y="935"/>
                                      </a:lnTo>
                                      <a:lnTo>
                                        <a:pt x="193" y="965"/>
                                      </a:lnTo>
                                      <a:lnTo>
                                        <a:pt x="122" y="990"/>
                                      </a:lnTo>
                                      <a:lnTo>
                                        <a:pt x="110" y="957"/>
                                      </a:lnTo>
                                      <a:lnTo>
                                        <a:pt x="97" y="917"/>
                                      </a:lnTo>
                                      <a:lnTo>
                                        <a:pt x="170" y="894"/>
                                      </a:lnTo>
                                      <a:close/>
                                      <a:moveTo>
                                        <a:pt x="219" y="1035"/>
                                      </a:moveTo>
                                      <a:lnTo>
                                        <a:pt x="238" y="1083"/>
                                      </a:lnTo>
                                      <a:lnTo>
                                        <a:pt x="247" y="1104"/>
                                      </a:lnTo>
                                      <a:lnTo>
                                        <a:pt x="177" y="1134"/>
                                      </a:lnTo>
                                      <a:lnTo>
                                        <a:pt x="167" y="1111"/>
                                      </a:lnTo>
                                      <a:lnTo>
                                        <a:pt x="148" y="1063"/>
                                      </a:lnTo>
                                      <a:lnTo>
                                        <a:pt x="219" y="1035"/>
                                      </a:lnTo>
                                      <a:close/>
                                      <a:moveTo>
                                        <a:pt x="278" y="1172"/>
                                      </a:moveTo>
                                      <a:lnTo>
                                        <a:pt x="285" y="1188"/>
                                      </a:lnTo>
                                      <a:lnTo>
                                        <a:pt x="302" y="1221"/>
                                      </a:lnTo>
                                      <a:lnTo>
                                        <a:pt x="311" y="1238"/>
                                      </a:lnTo>
                                      <a:lnTo>
                                        <a:pt x="244" y="1274"/>
                                      </a:lnTo>
                                      <a:lnTo>
                                        <a:pt x="233" y="1255"/>
                                      </a:lnTo>
                                      <a:lnTo>
                                        <a:pt x="216" y="1220"/>
                                      </a:lnTo>
                                      <a:lnTo>
                                        <a:pt x="209" y="1204"/>
                                      </a:lnTo>
                                      <a:lnTo>
                                        <a:pt x="278" y="1172"/>
                                      </a:lnTo>
                                      <a:close/>
                                      <a:moveTo>
                                        <a:pt x="348" y="1301"/>
                                      </a:moveTo>
                                      <a:lnTo>
                                        <a:pt x="357" y="1315"/>
                                      </a:lnTo>
                                      <a:lnTo>
                                        <a:pt x="379" y="1346"/>
                                      </a:lnTo>
                                      <a:lnTo>
                                        <a:pt x="390" y="1362"/>
                                      </a:lnTo>
                                      <a:lnTo>
                                        <a:pt x="328" y="1406"/>
                                      </a:lnTo>
                                      <a:lnTo>
                                        <a:pt x="316" y="1388"/>
                                      </a:lnTo>
                                      <a:lnTo>
                                        <a:pt x="293" y="1356"/>
                                      </a:lnTo>
                                      <a:lnTo>
                                        <a:pt x="284" y="1342"/>
                                      </a:lnTo>
                                      <a:lnTo>
                                        <a:pt x="348" y="1301"/>
                                      </a:lnTo>
                                      <a:close/>
                                      <a:moveTo>
                                        <a:pt x="435" y="1421"/>
                                      </a:moveTo>
                                      <a:lnTo>
                                        <a:pt x="470" y="1464"/>
                                      </a:lnTo>
                                      <a:lnTo>
                                        <a:pt x="482" y="1479"/>
                                      </a:lnTo>
                                      <a:lnTo>
                                        <a:pt x="424" y="1527"/>
                                      </a:lnTo>
                                      <a:lnTo>
                                        <a:pt x="410" y="1511"/>
                                      </a:lnTo>
                                      <a:lnTo>
                                        <a:pt x="375" y="1468"/>
                                      </a:lnTo>
                                      <a:lnTo>
                                        <a:pt x="435" y="1421"/>
                                      </a:lnTo>
                                      <a:close/>
                                      <a:moveTo>
                                        <a:pt x="531" y="1538"/>
                                      </a:moveTo>
                                      <a:lnTo>
                                        <a:pt x="564" y="1578"/>
                                      </a:lnTo>
                                      <a:lnTo>
                                        <a:pt x="579" y="1597"/>
                                      </a:lnTo>
                                      <a:lnTo>
                                        <a:pt x="519" y="1644"/>
                                      </a:lnTo>
                                      <a:lnTo>
                                        <a:pt x="505" y="1626"/>
                                      </a:lnTo>
                                      <a:lnTo>
                                        <a:pt x="472" y="1586"/>
                                      </a:lnTo>
                                      <a:lnTo>
                                        <a:pt x="531" y="1538"/>
                                      </a:lnTo>
                                      <a:close/>
                                      <a:moveTo>
                                        <a:pt x="626" y="1659"/>
                                      </a:moveTo>
                                      <a:lnTo>
                                        <a:pt x="629" y="1663"/>
                                      </a:lnTo>
                                      <a:lnTo>
                                        <a:pt x="648" y="1691"/>
                                      </a:lnTo>
                                      <a:lnTo>
                                        <a:pt x="670" y="1724"/>
                                      </a:lnTo>
                                      <a:lnTo>
                                        <a:pt x="606" y="1765"/>
                                      </a:lnTo>
                                      <a:lnTo>
                                        <a:pt x="585" y="1734"/>
                                      </a:lnTo>
                                      <a:lnTo>
                                        <a:pt x="567" y="1707"/>
                                      </a:lnTo>
                                      <a:lnTo>
                                        <a:pt x="564" y="1704"/>
                                      </a:lnTo>
                                      <a:lnTo>
                                        <a:pt x="626" y="1659"/>
                                      </a:lnTo>
                                      <a:close/>
                                      <a:moveTo>
                                        <a:pt x="711" y="1788"/>
                                      </a:moveTo>
                                      <a:lnTo>
                                        <a:pt x="717" y="1797"/>
                                      </a:lnTo>
                                      <a:lnTo>
                                        <a:pt x="749" y="1847"/>
                                      </a:lnTo>
                                      <a:lnTo>
                                        <a:pt x="752" y="1853"/>
                                      </a:lnTo>
                                      <a:lnTo>
                                        <a:pt x="686" y="1892"/>
                                      </a:lnTo>
                                      <a:lnTo>
                                        <a:pt x="684" y="1887"/>
                                      </a:lnTo>
                                      <a:lnTo>
                                        <a:pt x="653" y="1838"/>
                                      </a:lnTo>
                                      <a:lnTo>
                                        <a:pt x="647" y="1828"/>
                                      </a:lnTo>
                                      <a:lnTo>
                                        <a:pt x="711" y="1788"/>
                                      </a:lnTo>
                                      <a:close/>
                                      <a:moveTo>
                                        <a:pt x="791" y="1919"/>
                                      </a:moveTo>
                                      <a:lnTo>
                                        <a:pt x="806" y="1946"/>
                                      </a:lnTo>
                                      <a:lnTo>
                                        <a:pt x="827" y="1987"/>
                                      </a:lnTo>
                                      <a:lnTo>
                                        <a:pt x="760" y="2022"/>
                                      </a:lnTo>
                                      <a:lnTo>
                                        <a:pt x="739" y="1983"/>
                                      </a:lnTo>
                                      <a:lnTo>
                                        <a:pt x="724" y="1956"/>
                                      </a:lnTo>
                                      <a:lnTo>
                                        <a:pt x="791" y="1919"/>
                                      </a:lnTo>
                                      <a:close/>
                                      <a:moveTo>
                                        <a:pt x="861" y="2058"/>
                                      </a:moveTo>
                                      <a:lnTo>
                                        <a:pt x="876" y="2093"/>
                                      </a:lnTo>
                                      <a:lnTo>
                                        <a:pt x="886" y="2120"/>
                                      </a:lnTo>
                                      <a:lnTo>
                                        <a:pt x="890" y="2132"/>
                                      </a:lnTo>
                                      <a:lnTo>
                                        <a:pt x="818" y="2155"/>
                                      </a:lnTo>
                                      <a:lnTo>
                                        <a:pt x="815" y="2146"/>
                                      </a:lnTo>
                                      <a:lnTo>
                                        <a:pt x="806" y="2123"/>
                                      </a:lnTo>
                                      <a:lnTo>
                                        <a:pt x="791" y="2088"/>
                                      </a:lnTo>
                                      <a:lnTo>
                                        <a:pt x="861" y="2058"/>
                                      </a:lnTo>
                                      <a:close/>
                                      <a:moveTo>
                                        <a:pt x="911" y="2209"/>
                                      </a:moveTo>
                                      <a:lnTo>
                                        <a:pt x="922" y="2260"/>
                                      </a:lnTo>
                                      <a:lnTo>
                                        <a:pt x="927" y="2284"/>
                                      </a:lnTo>
                                      <a:lnTo>
                                        <a:pt x="852" y="2298"/>
                                      </a:lnTo>
                                      <a:lnTo>
                                        <a:pt x="848" y="2275"/>
                                      </a:lnTo>
                                      <a:lnTo>
                                        <a:pt x="837" y="2224"/>
                                      </a:lnTo>
                                      <a:lnTo>
                                        <a:pt x="911" y="2209"/>
                                      </a:lnTo>
                                      <a:close/>
                                      <a:moveTo>
                                        <a:pt x="940" y="2359"/>
                                      </a:moveTo>
                                      <a:lnTo>
                                        <a:pt x="941" y="2366"/>
                                      </a:lnTo>
                                      <a:lnTo>
                                        <a:pt x="945" y="2390"/>
                                      </a:lnTo>
                                      <a:lnTo>
                                        <a:pt x="949" y="2411"/>
                                      </a:lnTo>
                                      <a:lnTo>
                                        <a:pt x="953" y="2431"/>
                                      </a:lnTo>
                                      <a:lnTo>
                                        <a:pt x="953" y="2432"/>
                                      </a:lnTo>
                                      <a:lnTo>
                                        <a:pt x="878" y="2449"/>
                                      </a:lnTo>
                                      <a:lnTo>
                                        <a:pt x="878" y="2445"/>
                                      </a:lnTo>
                                      <a:lnTo>
                                        <a:pt x="874" y="2425"/>
                                      </a:lnTo>
                                      <a:lnTo>
                                        <a:pt x="870" y="2402"/>
                                      </a:lnTo>
                                      <a:lnTo>
                                        <a:pt x="866" y="2378"/>
                                      </a:lnTo>
                                      <a:lnTo>
                                        <a:pt x="865" y="2372"/>
                                      </a:lnTo>
                                      <a:lnTo>
                                        <a:pt x="940" y="235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>
                                    <a:lumMod val="75000"/>
                                  </a:schemeClr>
                                </a:solidFill>
                                <a:ln w="1270" cap="flat">
                                  <a:solidFill>
                                    <a:schemeClr val="bg1">
                                      <a:lumMod val="75000"/>
                                    </a:schemeClr>
                                  </a:solidFill>
                                  <a:prstDash val="solid"/>
                                  <a:bevel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Lin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10101" y="3041719"/>
                                  <a:ext cx="7688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 cap="rnd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4" name="Lin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18052" y="1168594"/>
                                  <a:ext cx="751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8255" cap="rnd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Oval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33321" y="197769"/>
                                  <a:ext cx="146376" cy="16648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" name="Straight Connector 142"/>
                              <wps:cNvCnPr>
                                <a:stCxn id="79" idx="4"/>
                                <a:endCxn id="59" idx="0"/>
                              </wps:cNvCnPr>
                              <wps:spPr>
                                <a:xfrm>
                                  <a:off x="1306509" y="364251"/>
                                  <a:ext cx="696421" cy="1963772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3" name="Straight Connector 143"/>
                              <wps:cNvCnPr/>
                              <wps:spPr>
                                <a:xfrm flipV="1">
                                  <a:off x="3578087" y="3593987"/>
                                  <a:ext cx="181278" cy="71564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4" name="Straight Connector 144"/>
                              <wps:cNvCnPr/>
                              <wps:spPr>
                                <a:xfrm flipH="1">
                                  <a:off x="326004" y="2224203"/>
                                  <a:ext cx="1403548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6" name="Straight Arrow Connector 146"/>
                              <wps:cNvCnPr/>
                              <wps:spPr>
                                <a:xfrm>
                                  <a:off x="779228" y="2757219"/>
                                  <a:ext cx="0" cy="264282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5" name="Straight Arrow Connector 85"/>
                              <wps:cNvCnPr/>
                              <wps:spPr>
                                <a:xfrm flipV="1">
                                  <a:off x="787179" y="2242186"/>
                                  <a:ext cx="0" cy="24529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7" name="Text Box 147"/>
                              <wps:cNvSpPr txBox="1"/>
                              <wps:spPr>
                                <a:xfrm>
                                  <a:off x="2290926" y="1351722"/>
                                  <a:ext cx="1176793" cy="5486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7F39" w:rsidRDefault="00D37F39" w:rsidP="00D37F39">
                                    <w:pPr>
                                      <w:rPr>
                                        <w:rFonts w:ascii="Calibri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>Thigh to trunk angle:</w:t>
                                    </w:r>
                                  </w:p>
                                  <w:p w:rsidR="00D37F39" w:rsidRPr="00E454E2" w:rsidRDefault="00D37F39" w:rsidP="00D37F39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>L =</w:t>
                                    </w:r>
                                    <w:r>
                                      <w:rPr>
                                        <w:rFonts w:ascii="Calibri" w:hAnsi="Calibri" w:cs="Calibri"/>
                                        <w:b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 </w:t>
                                    </w:r>
                                    <w:permStart w:id="225064920" w:edGrp="everyone"/>
                                    <w:permEnd w:id="225064920"/>
                                  </w:p>
                                  <w:p w:rsidR="00D37F39" w:rsidRPr="00E454E2" w:rsidRDefault="00D37F39" w:rsidP="00D37F39">
                                    <w:pPr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>R =</w:t>
                                    </w:r>
                                    <w:r>
                                      <w:rPr>
                                        <w:rFonts w:ascii="Calibri" w:hAnsi="Calibri" w:cs="Calibri"/>
                                        <w:b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 </w:t>
                                    </w:r>
                                    <w:permStart w:id="37377372" w:edGrp="everyone"/>
                                    <w:permEnd w:id="37377372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" name="Text Box 147"/>
                              <wps:cNvSpPr txBox="1"/>
                              <wps:spPr>
                                <a:xfrm>
                                  <a:off x="2009308" y="3043692"/>
                                  <a:ext cx="1076307" cy="72356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7F39" w:rsidRDefault="00D37F39" w:rsidP="00D37F39">
                                    <w:pPr>
                                      <w:rPr>
                                        <w:rFonts w:ascii="Calibri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>Thigh to lower leg angle:</w:t>
                                    </w:r>
                                  </w:p>
                                  <w:p w:rsidR="00D37F39" w:rsidRPr="00E454E2" w:rsidRDefault="00D37F39" w:rsidP="00D37F39">
                                    <w:pPr>
                                      <w:rPr>
                                        <w:rFonts w:ascii="Calibri" w:hAnsi="Calibri" w:cs="Calibri"/>
                                        <w:b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>L =</w:t>
                                    </w:r>
                                    <w:r>
                                      <w:rPr>
                                        <w:rFonts w:ascii="Calibri" w:hAnsi="Calibri" w:cs="Calibri"/>
                                        <w:b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 </w:t>
                                    </w:r>
                                    <w:permStart w:id="1712922444" w:edGrp="everyone"/>
                                    <w:permEnd w:id="1712922444"/>
                                  </w:p>
                                  <w:p w:rsidR="00D37F39" w:rsidRPr="00E454E2" w:rsidRDefault="00D37F39" w:rsidP="00D37F39">
                                    <w:pPr>
                                      <w:rPr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>R =</w:t>
                                    </w:r>
                                    <w:r>
                                      <w:rPr>
                                        <w:rFonts w:ascii="Calibri" w:hAnsi="Calibri" w:cs="Calibri"/>
                                        <w:b/>
                                        <w:color w:val="000000"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 </w:t>
                                    </w:r>
                                    <w:permStart w:id="1983253490" w:edGrp="everyone"/>
                                    <w:permEnd w:id="1983253490"/>
                                  </w:p>
                                  <w:p w:rsidR="00D37F39" w:rsidRDefault="00D37F39" w:rsidP="00D37F39">
                                    <w:pPr>
                                      <w:pStyle w:val="Header"/>
                                    </w:pP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2596" y="3797975"/>
                                  <a:ext cx="2520314" cy="2717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37F39" w:rsidRDefault="00D37F39" w:rsidP="00D37F39">
                                    <w:pPr>
                                      <w:pStyle w:val="Header"/>
                                    </w:pPr>
                                    <w:r>
                                      <w:rPr>
                                        <w:rFonts w:ascii="Calibri" w:hAnsi="Calibri"/>
                                        <w:b/>
                                        <w:bCs/>
                                        <w:sz w:val="22"/>
                                        <w:szCs w:val="22"/>
                                      </w:rPr>
                                      <w:t>Recommended seated angles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148" name="Straight Arrow Connector 148"/>
                              <wps:cNvCnPr/>
                              <wps:spPr>
                                <a:xfrm>
                                  <a:off x="326004" y="2107095"/>
                                  <a:ext cx="0" cy="906449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9" name="Straight Arrow Connector 149"/>
                              <wps:cNvCnPr/>
                              <wps:spPr>
                                <a:xfrm flipV="1">
                                  <a:off x="326004" y="1199959"/>
                                  <a:ext cx="0" cy="573182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0" name="Straight Arrow Connector 150"/>
                              <wps:cNvCnPr/>
                              <wps:spPr>
                                <a:xfrm>
                                  <a:off x="1622066" y="3045349"/>
                                  <a:ext cx="214683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1" name="Straight Arrow Connector 151"/>
                              <wps:cNvCnPr/>
                              <wps:spPr>
                                <a:xfrm flipH="1">
                                  <a:off x="1113183" y="3045348"/>
                                  <a:ext cx="206734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Text Box 96"/>
                              <wps:cNvSpPr txBox="1"/>
                              <wps:spPr>
                                <a:xfrm>
                                  <a:off x="127221" y="1781093"/>
                                  <a:ext cx="413468" cy="2941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7F39" w:rsidRPr="00E454E2" w:rsidRDefault="00D37F39" w:rsidP="00D37F39">
                                    <w:pPr>
                                      <w:rPr>
                                        <w:rFonts w:asciiTheme="minorHAnsi" w:hAnsiTheme="minorHAnsi"/>
                                        <w:b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b/>
                                        <w:sz w:val="18"/>
                                      </w:rPr>
                                      <w:t xml:space="preserve"> </w:t>
                                    </w:r>
                                    <w:permStart w:id="1297364466" w:edGrp="everyone"/>
                                    <w:permEnd w:id="1297364466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0" name="Text Box 96"/>
                              <wps:cNvSpPr txBox="1"/>
                              <wps:spPr>
                                <a:xfrm>
                                  <a:off x="584288" y="2438171"/>
                                  <a:ext cx="413385" cy="294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7F39" w:rsidRPr="00543A07" w:rsidRDefault="00D37F39" w:rsidP="00D37F39">
                                    <w:pPr>
                                      <w:pStyle w:val="Header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b/>
                                        <w:bCs/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  <w:permStart w:id="2129224967" w:edGrp="everyone"/>
                                    <w:permEnd w:id="2129224967"/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1" name="Text Box 96"/>
                              <wps:cNvSpPr txBox="1"/>
                              <wps:spPr>
                                <a:xfrm>
                                  <a:off x="1306509" y="2899346"/>
                                  <a:ext cx="363265" cy="294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7F39" w:rsidRDefault="00D37F39" w:rsidP="00D37F39">
                                    <w:pPr>
                                      <w:pStyle w:val="Header"/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b/>
                                        <w:bCs/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  <w:permStart w:id="99646548" w:edGrp="everyone"/>
                                    <w:permEnd w:id="99646548"/>
                                    <w:r>
                                      <w:rPr>
                                        <w:b/>
                                        <w:bCs/>
                                        <w:sz w:val="18"/>
                                        <w:szCs w:val="1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wgp>
                              <wpg:cNvPr id="83" name="Group 83"/>
                              <wpg:cNvGrpSpPr/>
                              <wpg:grpSpPr>
                                <a:xfrm rot="21360783">
                                  <a:off x="1739346" y="1889194"/>
                                  <a:ext cx="889553" cy="921267"/>
                                  <a:chOff x="1691722" y="1809750"/>
                                  <a:chExt cx="889553" cy="921267"/>
                                </a:xfrm>
                              </wpg:grpSpPr>
                              <wps:wsp>
                                <wps:cNvPr id="33" name="Arc 33"/>
                                <wps:cNvSpPr/>
                                <wps:spPr>
                                  <a:xfrm>
                                    <a:off x="1691722" y="1845192"/>
                                    <a:ext cx="830301" cy="885825"/>
                                  </a:xfrm>
                                  <a:prstGeom prst="arc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4" name="Straight Connector 74"/>
                                <wps:cNvCnPr/>
                                <wps:spPr>
                                  <a:xfrm flipV="1">
                                    <a:off x="2105025" y="1809750"/>
                                    <a:ext cx="57150" cy="35442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6" name="Straight Connector 76"/>
                                <wps:cNvCnPr>
                                  <a:stCxn id="33" idx="0"/>
                                </wps:cNvCnPr>
                                <wps:spPr>
                                  <a:xfrm>
                                    <a:off x="2106872" y="1845192"/>
                                    <a:ext cx="45778" cy="5517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7" name="Straight Connector 77"/>
                                <wps:cNvCnPr>
                                  <a:stCxn id="33" idx="2"/>
                                </wps:cNvCnPr>
                                <wps:spPr>
                                  <a:xfrm flipV="1">
                                    <a:off x="2522023" y="2242186"/>
                                    <a:ext cx="59252" cy="45919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1" name="Straight Connector 81"/>
                                <wps:cNvCnPr>
                                  <a:stCxn id="33" idx="2"/>
                                </wps:cNvCnPr>
                                <wps:spPr>
                                  <a:xfrm flipH="1" flipV="1">
                                    <a:off x="2466975" y="2242186"/>
                                    <a:ext cx="55048" cy="45919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wgp>
                            <wpg:wgp>
                              <wpg:cNvPr id="132" name="Group 132"/>
                              <wpg:cNvGrpSpPr/>
                              <wpg:grpSpPr>
                                <a:xfrm rot="10611522">
                                  <a:off x="2822075" y="2246436"/>
                                  <a:ext cx="889000" cy="920750"/>
                                  <a:chOff x="0" y="0"/>
                                  <a:chExt cx="889553" cy="921267"/>
                                </a:xfrm>
                              </wpg:grpSpPr>
                              <wps:wsp>
                                <wps:cNvPr id="135" name="Arc 135"/>
                                <wps:cNvSpPr/>
                                <wps:spPr>
                                  <a:xfrm>
                                    <a:off x="0" y="35442"/>
                                    <a:ext cx="830301" cy="885825"/>
                                  </a:xfrm>
                                  <a:prstGeom prst="arc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5" name="Straight Connector 145"/>
                                <wps:cNvCnPr/>
                                <wps:spPr>
                                  <a:xfrm flipV="1">
                                    <a:off x="413303" y="0"/>
                                    <a:ext cx="57150" cy="35442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8" name="Straight Connector 158"/>
                                <wps:cNvCnPr/>
                                <wps:spPr>
                                  <a:xfrm>
                                    <a:off x="415150" y="35442"/>
                                    <a:ext cx="45778" cy="5517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4" name="Straight Connector 164"/>
                                <wps:cNvCnPr/>
                                <wps:spPr>
                                  <a:xfrm flipV="1">
                                    <a:off x="830301" y="432436"/>
                                    <a:ext cx="59252" cy="45919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5" name="Straight Connector 165"/>
                                <wps:cNvCnPr/>
                                <wps:spPr>
                                  <a:xfrm flipH="1" flipV="1">
                                    <a:off x="775253" y="432436"/>
                                    <a:ext cx="55048" cy="45919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wg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696FD8" id="Canvas 141" o:spid="_x0000_s1083" editas="canvas" style="position:absolute;margin-left:102.65pt;margin-top:312.95pt;width:299.4pt;height:391.9pt;z-index:251776512;mso-position-horizontal-relative:margin" coordsize="38023,49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">
                      <v:shape id="_x0000_s1084" type="#_x0000_t75" style="position:absolute;width:38023;height:49771;visibility:visible;mso-wrap-style:square">
                        <v:fill o:detectmouseclick="t"/>
                        <v:path o:connecttype="none"/>
                      </v:shape>
                      <v:rect id="Rectangle 23" o:spid="_x0000_s1085" style="position:absolute;left:1121;top:32065;width:12211;height:139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3czr8A&#10;AADcAAAADwAAAGRycy9kb3ducmV2LnhtbERP24rCMBB9X/Afwgi+rakKi1ajiCCo7IvVDxia6QWT&#10;SUmytvv3RljYtzmc62x2gzXiST60jhXMphkI4tLplmsF99vxcwkiRGSNxjEp+KUAu+3oY4O5dj1f&#10;6VnEWqQQDjkqaGLscilD2ZDFMHUdceIq5y3GBH0ttcc+hVsj51n2JS22nBoa7OjQUPkofqwCeSuO&#10;/bIwPnOXefVtzqdrRU6pyXjYr0FEGuK/+M990mn+YgX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TdzOvwAAANw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D37F39" w:rsidRDefault="00D37F39" w:rsidP="00D37F39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Custom lumbosacral block</w:t>
                              </w:r>
                            </w:p>
                          </w:txbxContent>
                        </v:textbox>
                      </v:rect>
                      <v:rect id="Rectangle 24" o:spid="_x0000_s1086" style="position:absolute;left:21827;top:27787;width:261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EGLsMA&#10;AADcAAAADwAAAGRycy9kb3ducmV2LnhtbESP3WoCMRCF74W+Q5hC7zRbKS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EGLsMAAADcAAAADwAAAAAAAAAAAAAAAACYAgAAZHJzL2Rv&#10;d25yZXYueG1sUEsFBgAAAAAEAAQA9QAAAIgDAAAAAA==&#10;" filled="f" stroked="f">
                        <v:textbox style="mso-fit-shape-to-text:t" inset="0,0,0,0">
                          <w:txbxContent>
                            <w:p w:rsidR="00D37F39" w:rsidRDefault="00D37F39" w:rsidP="00D37F39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" o:spid="_x0000_s1087" style="position:absolute;left:5730;width:329;height:22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      <v:textbox inset="0,0,0,0">
                          <w:txbxContent>
                            <w:p w:rsidR="00D37F39" w:rsidRDefault="00D37F39" w:rsidP="00D37F39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Freeform 6" o:spid="_x0000_s1088" style="position:absolute;left:9976;top:64;width:9425;height:31105;visibility:visible;mso-wrap-style:square;v-text-anchor:top" coordsize="1134,3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bx/sQA&#10;AADbAAAADwAAAGRycy9kb3ducmV2LnhtbESPQWvCQBSE7wX/w/IEb3VjQoukrlIigngoVsVeX7PP&#10;JJh9G3ZXjf/eLRQ8DjPzDTNb9KYVV3K+saxgMk5AEJdWN1wpOOxXr1MQPiBrbC2Tgjt5WMwHLzPM&#10;tb3xN113oRIRwj5HBXUIXS6lL2sy6Me2I47eyTqDIUpXSe3wFuGmlWmSvEuDDceFGjsqairPu4tR&#10;cPQbXh5WaXYqzvviJ0vd9mvzq9Ro2H9+gAjUh2f4v73WCt4y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W8f7EAAAA2wAAAA8AAAAAAAAAAAAAAAAAmAIAAGRycy9k&#10;b3ducmV2LnhtbFBLBQYAAAAABAAEAPUAAACJAwAAAAA=&#10;" path="m286,v-3,30,3,106,-37,195c209,283,72,325,50,536,27,746,,1126,112,1461v112,335,480,749,611,1084c854,2879,841,3265,897,3470v56,205,122,253,162,304c1099,3825,1119,3776,1134,3776e" filled="f" strokecolor="#bfbfbf [2412]" strokeweight=".65pt">
                        <v:stroke endcap="round"/>
                        <v:path arrowok="t" o:connecttype="custom" o:connectlocs="237689,0;206939,158573;41554,435873;93081,1188080;600871,2069585;745479,2821792;880114,3069004;942445,3070630" o:connectangles="0,0,0,0,0,0,0,0"/>
                      </v:shape>
                      <v:group id="Group 9" o:spid="_x0000_s1089" style="position:absolute;left:17295;top:22141;width:5614;height:5927" coordorigin="1438,2751" coordsize="698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  <v:shape id="Freeform 7" o:spid="_x0000_s1090" style="position:absolute;left:1438;top:2751;width:698;height:737;visibility:visible;mso-wrap-style:square;v-text-anchor:top" coordsize="698,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dRy8UA&#10;AADbAAAADwAAAGRycy9kb3ducmV2LnhtbESP3WrCQBSE7wXfYTmCN1J3lTaV6CqilAoFwR/w9pA9&#10;TVKzZ0N2jenbu4WCl8PMfMMsVp2tREuNLx1rmIwVCOLMmZJzDefTx8sMhA/IBivHpOGXPKyW/d4C&#10;U+PufKD2GHIRIexT1FCEUKdS+qwgi37sauLofbvGYoiyyaVp8B7htpJTpRJpseS4UGBNm4Ky6/Fm&#10;NWz3Sbudfk5G5x87+7okSu1fb0rr4aBbz0EE6sIz/N/eGQ1v7/D3Jf4A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t1HLxQAAANsAAAAPAAAAAAAAAAAAAAAAAJgCAABkcnMv&#10;ZG93bnJldi54bWxQSwUGAAAAAAQABAD1AAAAigMAAAAA&#10;" path="m349,737l698,,,,349,737xe" stroked="f">
                          <v:path arrowok="t" o:connecttype="custom" o:connectlocs="349,737;698,0;0,0;349,737" o:connectangles="0,0,0,0"/>
                        </v:shape>
                        <v:shape id="Freeform 8" o:spid="_x0000_s1091" style="position:absolute;left:1438;top:2751;width:698;height:737;visibility:visible;mso-wrap-style:square;v-text-anchor:top" coordsize="698,7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zux8EA&#10;AADbAAAADwAAAGRycy9kb3ducmV2LnhtbERPTWvCQBC9C/0PyxR6002FikQ3oaRo7bFqqd6G7JiE&#10;Zmdjdqrpv+8eBI+P973MB9eqC/Wh8WzgeZKAIi69bbgysN+txnNQQZAttp7JwB8FyLOH0RJT66/8&#10;SZetVCqGcEjRQC3SpVqHsiaHYeI74sidfO9QIuwrbXu8xnDX6mmSzLTDhmNDjR0VNZU/219noHg7&#10;SnlYB70+z77lY9N+7Yr3lTFPj8PrApTQIHfxzb2xBl7i2Pgl/gCd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M7sfBAAAA2wAAAA8AAAAAAAAAAAAAAAAAmAIAAGRycy9kb3du&#10;cmV2LnhtbFBLBQYAAAAABAAEAPUAAACGAwAAAAA=&#10;" path="m349,737l698,,,,349,737xe" filled="f" strokeweight=".65pt">
                          <v:stroke endcap="round"/>
                          <v:path arrowok="t" o:connecttype="custom" o:connectlocs="349,737;698,0;0,0;349,737" o:connectangles="0,0,0,0"/>
                        </v:shape>
                      </v:group>
                      <v:oval id="Oval 10" o:spid="_x0000_s1092" style="position:absolute;left:19208;top:23280;width:1641;height:1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2Bm8MA&#10;AADbAAAADwAAAGRycy9kb3ducmV2LnhtbESPQWsCMRSE7wX/Q3hCbzXbglJXo4ggLJ7UFnp9JK+b&#10;bTcva5KuW3+9EQo9DjPzDbNcD64VPYXYeFbwPClAEGtvGq4VvL/tnl5BxIRssPVMCn4pwno1elhi&#10;afyFj9SfUi0yhGOJCmxKXSll1JYcxonviLP36YPDlGWopQl4yXDXypeimEmHDecFix1tLenv049T&#10;sHf9QVedDag3s8PHlz1XV3lW6nE8bBYgEg3pP/zXroyC6RzuX/IPkK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P2Bm8MAAADbAAAADwAAAAAAAAAAAAAAAACYAgAAZHJzL2Rv&#10;d25yZXYueG1sUEsFBgAAAAAEAAQA9QAAAIgDAAAAAA==&#10;" fillcolor="black" strokeweight="0"/>
                      <v:shape id="Freeform 11" o:spid="_x0000_s1093" style="position:absolute;left:10724;top:11999;width:113;height:18225;visibility:visible;mso-wrap-style:square;v-text-anchor:top" coordsize="107,17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Per8A&#10;AADbAAAADwAAAGRycy9kb3ducmV2LnhtbERPy4rCMBTdD/gP4QruxlQFGatRRHwuRwvi7trcPrC5&#10;KU3UOl8/WQguD+c9W7SmEg9qXGlZwaAfgSBOrS45V5CcNt8/IJxH1lhZJgUvcrCYd75mGGv75F96&#10;HH0uQgi7GBUU3texlC4tyKDr25o4cJltDPoAm1zqBp8h3FRyGEVjabDk0FBgTauC0tvxbhSs27/R&#10;QVNymWyvu+ycuXNyS3dK9brtcgrCU+s/4rd7rxWMw/rwJfwAOf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mU96vwAAANsAAAAPAAAAAAAAAAAAAAAAAJgCAABkcnMvZG93bnJl&#10;di54bWxQSwUGAAAAAAQABAD1AAAAhAMAAAAA&#10;" path="m100,50r,700c100,778,78,800,50,800,23,800,,778,,750l,50c,23,23,,50,v28,,50,23,50,50xm101,1150r,700c101,1878,78,1900,51,1900v-28,,-50,-22,-50,-50l1,1150v,-27,22,-50,50,-50c78,1100,101,1123,101,1150xm101,2250r,700c101,2978,79,3000,51,3000v-27,,-50,-22,-50,-50l1,2250v,-27,22,-50,50,-50c79,2200,101,2223,101,2250xm101,3350r1,700c102,4078,79,4100,52,4100v-28,,-50,-22,-50,-50l1,3350v,-27,23,-50,50,-50c79,3300,101,3323,101,3350xm102,4450r,700c102,5178,80,5200,52,5200v-28,,-50,-22,-50,-50l2,4450v,-27,22,-50,50,-50c79,4400,102,4423,102,4450xm102,5550r,700c102,6278,80,6300,52,6300v-27,,-50,-22,-50,-50l2,5550v,-27,23,-50,50,-50c80,5500,102,5523,102,5550xm103,6650r,700c103,7378,80,7400,53,7400v-28,,-50,-22,-50,-50l3,6650v,-27,22,-50,50,-50c80,6600,103,6623,103,6650xm103,7750r,700c103,8478,81,8500,53,8500v-27,,-50,-22,-50,-50l3,7750v,-27,22,-50,50,-50c81,7700,103,7723,103,7750xm103,8850r1,700c104,9578,81,9600,54,9600v-28,,-50,-22,-50,-50l3,8850v,-27,23,-50,50,-50c81,8800,103,8823,103,8850xm104,9950r,700c104,10678,82,10700,54,10700v-28,,-50,-22,-50,-50l4,9950v,-27,22,-50,50,-50c81,9900,104,9923,104,9950xm104,11050r1,700c105,11778,82,11800,55,11800v-28,,-50,-22,-50,-50l4,11050v,-27,23,-50,50,-50c82,11000,104,11023,104,11050xm105,12150r,700c105,12878,83,12900,55,12900v-28,,-50,-22,-50,-50l5,12150v,-27,22,-50,50,-50c82,12100,105,12123,105,12150xm105,13250r,700c105,13978,83,14000,55,14000v-27,,-50,-22,-50,-50l5,13250v,-27,22,-50,50,-50c83,13200,105,13223,105,13250xm105,14350r1,700c106,15078,83,15100,56,15100v-28,,-50,-22,-50,-50l5,14350v,-27,23,-50,50,-50c83,14300,105,14323,105,14350xm106,15450r,700c106,16178,84,16200,56,16200v-27,,-50,-22,-50,-50l6,15450v,-27,22,-50,50,-50c83,15400,106,15423,106,15450xm106,16550r1,700c107,17278,84,17300,57,17300v-28,,-50,-22,-50,-50l6,16550v,-27,23,-50,50,-50c84,16500,106,16523,106,16550xm107,17650r,240c107,17918,84,17940,57,17940v-28,,-50,-22,-50,-50l7,17650v,-27,22,-50,50,-50c84,17600,107,17623,107,17650xe" fillcolor="black" strokeweight=".1pt">
                        <v:stroke joinstyle="bevel"/>
                        <v:path arrowok="t" o:connecttype="custom" o:connectlocs="10523,76190;0,76190;5262,0;10629,116824;5367,193014;105,116824;10629,116824;10629,299679;105,299679;5367,223490;10629,340314;5472,416504;105,340314;10629,340314;10734,523169;210,523169;5472,446979;10734,563804;5472,639993;210,563804;10734,563804;10839,746659;316,746659;5577,670469;10839,787293;5577,863483;316,787293;10839,787293;10944,970149;421,970149;5577,893959;10944,1010783;5683,1086973;421,1010783;10944,1010783;11050,1193638;526,1193638;5683,1117449;11050,1234273;5788,1310462;526,1234273;11050,1234273;11050,1417128;526,1417128;5788,1340938;11050,1457762;5893,1533952;526,1457762;11050,1457762;11155,1640618;631,1640618;5893,1564428;11155,1681252;5998,1757442;631,1681252;11155,1681252;11260,1817378;737,1817378;5998,1787918" o:connectangles="0,0,0,0,0,0,0,0,0,0,0,0,0,0,0,0,0,0,0,0,0,0,0,0,0,0,0,0,0,0,0,0,0,0,0,0,0,0,0,0,0,0,0,0,0,0,0,0,0,0,0,0,0,0,0,0,0,0,0"/>
                        <o:lock v:ext="edit" verticies="t"/>
                      </v:shape>
                      <v:line id="Line 12" o:spid="_x0000_s1094" style="position:absolute;visibility:visible;mso-wrap-style:square" from="20849,24077" to="32230,266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iq68IAAADbAAAADwAAAGRycy9kb3ducmV2LnhtbESPT4vCMBTE7wt+h/AEb2uqgn+qUUQQ&#10;vKhs9eLt0TzbYvNSk6j1228WhD0OM/MbZrFqTS2e5HxlWcGgn4Agzq2uuFBwPm2/pyB8QNZYWyYF&#10;b/KwWna+Fphq++IfemahEBHCPkUFZQhNKqXPSzLo+7Yhjt7VOoMhSldI7fAV4aaWwyQZS4MVx4US&#10;G9qUlN+yh1Hgin1zn4wOtU+Ol1l2WE/0yDqlet12PQcRqA3/4U97pxWMB/D3Jf4Au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+iq68IAAADbAAAADwAAAAAAAAAAAAAA&#10;AAChAgAAZHJzL2Rvd25yZXYueG1sUEsFBgAAAAAEAAQA+QAAAJADAAAAAA==&#10;" strokeweight=".65pt">
                        <v:stroke endcap="round"/>
                      </v:line>
                      <v:oval id="Oval 13" o:spid="_x0000_s1095" style="position:absolute;left:32016;top:26407;width:1464;height:1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XZV8MA&#10;AADbAAAADwAAAGRycy9kb3ducmV2LnhtbESPwWrDMBBE74H+g9hCb7HcHExxooQQKJiekrTQ6yJt&#10;LTfWypFUx+nXR4FCj8PMvGFWm8n1YqQQO88KnosSBLH2puNWwcf76/wFREzIBnvPpOBKETbrh9kK&#10;a+MvfKDxmFqRIRxrVGBTGmopo7bkMBZ+IM7elw8OU5ahlSbgJcNdLxdlWUmHHecFiwPtLOnT8ccp&#10;eHPjXjeDDai31f7z256bX3lW6ulx2i5BJJrSf/iv3RgF1QLuX/IP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XZV8MAAADbAAAADwAAAAAAAAAAAAAAAACYAgAAZHJzL2Rv&#10;d25yZXYueG1sUEsFBgAAAAAEAAQA9QAAAIgDAAAAAA==&#10;" fillcolor="black" strokeweight="0"/>
                      <v:line id="Line 14" o:spid="_x0000_s1096" style="position:absolute;visibility:visible;mso-wrap-style:square" from="33051,27651" to="35780,366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aRB8QAAADbAAAADwAAAGRycy9kb3ducmV2LnhtbESPQWvCQBSE74L/YXkFb2ZTA9qmWUUE&#10;wYuWpr309si+bkKzb+PuqvHfdwuFHoeZ+YapNqPtxZV86BwreMxyEMSN0x0bBR/v+/kTiBCRNfaO&#10;ScGdAmzW00mFpXY3fqNrHY1IEA4lKmhjHEopQ9OSxZC5gTh5X85bjEl6I7XHW4LbXi7yfCktdpwW&#10;Whxo11LzXV+sAm+Ow3lVnPqQv34+16ftShfOKzV7GLcvICKN8T/81z5oBcsCfr+k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dpEHxAAAANsAAAAPAAAAAAAAAAAA&#10;AAAAAKECAABkcnMvZG93bnJldi54bWxQSwUGAAAAAAQABAD5AAAAkgMAAAAA&#10;" strokeweight=".65pt">
                        <v:stroke endcap="round"/>
                      </v:line>
                      <v:shape id="Freeform 15" o:spid="_x0000_s1097" style="position:absolute;left:12333;top:3522;width:7664;height:19697;visibility:visible;mso-wrap-style:square;v-text-anchor:top" coordsize="953,24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DXmsMA&#10;AADcAAAADwAAAGRycy9kb3ducmV2LnhtbESPQW/CMAyF75P4D5GRdpkgpQdUFQIam5C4wtjda7y2&#10;W+OUJrQdvx4fJnGz9Z7f+7zejq5RPXWh9mxgMU9AERfe1lwaOH/sZxmoEJEtNp7JwB8F2G4mT2vM&#10;rR/4SP0plkpCOORooIqxzbUORUUOw9y3xKJ9+85hlLUrte1wkHDX6DRJltphzdJQYUtvFRW/p6sz&#10;0FzS2GfZ7lNT8fXj+eU9G/BmzPN0fF2BijTGh/n/+mAFPxVaeUYm0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DXmsMAAADcAAAADwAAAAAAAAAAAAAAAACYAgAAZHJzL2Rv&#10;d25yZXYueG1sUEsFBgAAAAAEAAQA9QAAAIgDAAAAAA==&#10;" path="m105,17l97,50,91,83r-1,5l15,77r1,-8l23,33,31,r74,17xm81,161r-2,31l77,230r,4l1,233r,-6l3,186,5,155r76,6xm76,309r,l77,350r2,33l3,387,1,352,,310r,-1l76,309xm84,457r1,15l92,532r-76,8l9,478,8,464r76,-7xm102,605r4,24l112,667r3,11l40,693,37,680,30,641,27,617r75,-12xm130,751r8,31l148,820r1,3l75,843r-1,-4l64,799,56,769r74,-18xm170,894r13,41l193,965r-71,25l110,957,97,917r73,-23xm219,1035r19,48l247,1104r-70,30l167,1111r-19,-48l219,1035xm278,1172r7,16l302,1221r9,17l244,1274r-11,-19l216,1220r-7,-16l278,1172xm348,1301r9,14l379,1346r11,16l328,1406r-12,-18l293,1356r-9,-14l348,1301xm435,1421r35,43l482,1479r-58,48l410,1511r-35,-43l435,1421xm531,1538r33,40l579,1597r-60,47l505,1626r-33,-40l531,1538xm626,1659r3,4l648,1691r22,33l606,1765r-21,-31l567,1707r-3,-3l626,1659xm711,1788r6,9l749,1847r3,6l686,1892r-2,-5l653,1838r-6,-10l711,1788xm791,1919r15,27l827,1987r-67,35l739,1983r-15,-27l791,1919xm861,2058r15,35l886,2120r4,12l818,2155r-3,-9l806,2123r-15,-35l861,2058xm911,2209r11,51l927,2284r-75,14l848,2275r-11,-51l911,2209xm940,2359r1,7l945,2390r4,21l953,2431r,1l878,2449r,-4l874,2425r-4,-23l866,2378r-1,-6l940,2359xe" fillcolor="#bfbfbf [2412]" strokecolor="#bfbfbf [2412]" strokeweight=".1pt">
                        <v:stroke joinstyle="bevel"/>
                        <v:path arrowok="t" o:connecttype="custom" o:connectlocs="73188,66754;12868,55494;84448,13672;61928,184980;804,182567;65145,129486;61928,281492;804,283100;61124,248517;73992,427867;6434,373177;85252,505881;32170,557353;21715,496229;110988,628933;60320,677993;45039,618477;147180,751985;88469,769678;176133,832411;142354,912033;176133,832411;242887,982004;187393,1009348;223585,942595;304815,1082536;254147,1116315;279883,1046345;387654,1189503;301598,1180656;453604,1269125;406152,1307730;503468,1334270;538856,1386547;456017,1372875;571831,1438020;604805,1490297;525183,1478233;636172,1543378;611239,1626217;636172,1543378;712576,1705035;655474,1725946;692470,1655171;745551,1836934;673168,1788678;756811,1902883;766462,1955160;706142,1966420;696491,1912534" o:connectangles="0,0,0,0,0,0,0,0,0,0,0,0,0,0,0,0,0,0,0,0,0,0,0,0,0,0,0,0,0,0,0,0,0,0,0,0,0,0,0,0,0,0,0,0,0,0,0,0,0,0"/>
                        <o:lock v:ext="edit" verticies="t"/>
                      </v:shape>
                      <v:line id="Line 20" o:spid="_x0000_s1098" style="position:absolute;visibility:visible;mso-wrap-style:square" from="3101,30417" to="10789,30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BqwMIAAADcAAAADwAAAGRycy9kb3ducmV2LnhtbERPTWvCQBC9F/wPywi91Y0NVI1uggiF&#10;XprS6MXbkB2TYHY27m5N+u+7hUJv83ifsysm04s7Od9ZVrBcJCCIa6s7bhScjq9PaxA+IGvsLZOC&#10;b/JQ5LOHHWbajvxJ9yo0Ioawz1BBG8KQSenrlgz6hR2II3exzmCI0DVSOxxjuOnlc5K8SIMdx4YW&#10;Bzq0VF+rL6PANe/DbZWWvU8+zpuq3K90ap1Sj/NpvwURaAr/4j/3m47z0xR+n4kXyP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QBqwMIAAADcAAAADwAAAAAAAAAAAAAA&#10;AAChAgAAZHJzL2Rvd25yZXYueG1sUEsFBgAAAAAEAAQA+QAAAJADAAAAAA==&#10;" strokeweight=".65pt">
                        <v:stroke endcap="round"/>
                      </v:line>
                      <v:line id="Line 21" o:spid="_x0000_s1099" style="position:absolute;visibility:visible;mso-wrap-style:square" from="3180,11685" to="10692,11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nytMIAAADcAAAADwAAAGRycy9kb3ducmV2LnhtbERPTYvCMBC9L/gfwgje1tStrFqNIguC&#10;l3WxevE2NGNbbCY1idr992Zhwds83ucsVp1pxJ2cry0rGA0TEMSF1TWXCo6HzfsUhA/IGhvLpOCX&#10;PKyWvbcFZto+eE/3PJQihrDPUEEVQptJ6YuKDPqhbYkjd7bOYIjQlVI7fMRw08iPJPmUBmuODRW2&#10;9FVRcclvRoErv9vrJN01Pvk5zfLdeqJT65Qa9Lv1HESgLrzE/+6tjvPTMfw9Ey+Qy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unytMIAAADcAAAADwAAAAAAAAAAAAAA&#10;AAChAgAAZHJzL2Rvd25yZXYueG1sUEsFBgAAAAAEAAQA+QAAAJADAAAAAA==&#10;" strokeweight=".65pt">
                        <v:stroke endcap="round"/>
                      </v:line>
                      <v:oval id="Oval 79" o:spid="_x0000_s1100" style="position:absolute;left:12333;top:1977;width:1463;height:1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jd+8MA&#10;AADbAAAADwAAAGRycy9kb3ducmV2LnhtbESPQWsCMRSE74X+h/AK3mpWD9pujSKCsHiyttDrI3lu&#10;VjcvaxLXbX99IxR6HGbmG2axGlwregqx8axgMi5AEGtvGq4VfH5sn19AxIRssPVMCr4pwmr5+LDA&#10;0vgbv1N/SLXIEI4lKrApdaWUUVtyGMe+I87e0QeHKctQSxPwluGuldOimEmHDecFix1tLOnz4eoU&#10;7Fy/11VnA+r1bP91spfqR16UGj0N6zcQiYb0H/5rV0bB/BXuX/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jd+8MAAADbAAAADwAAAAAAAAAAAAAAAACYAgAAZHJzL2Rv&#10;d25yZXYueG1sUEsFBgAAAAAEAAQA9QAAAIgDAAAAAA==&#10;" fillcolor="black" strokeweight="0"/>
                      <v:line id="Straight Connector 142" o:spid="_x0000_s1101" style="position:absolute;visibility:visible;mso-wrap-style:square" from="13065,3642" to="20029,23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SOVMMAAADcAAAADwAAAGRycy9kb3ducmV2LnhtbERPTWvCQBC9F/wPywi91Y2hNZK6ShCE&#10;Wk9qS69DdpqkZmfD7jbG/vquIHibx/ucxWowrejJ+caygukkAUFcWt1wpeDjuHmag/ABWWNrmRRc&#10;yMNqOXpYYK7tmffUH0IlYgj7HBXUIXS5lL6syaCf2I44ct/WGQwRukpqh+cYblqZJslMGmw4NtTY&#10;0bqm8nT4NQrm5fuPK7JiO3357LK/Pt3NNl+ZUo/joXgFEWgId/HN/abj/OcUrs/E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UjlTDAAAA3AAAAA8AAAAAAAAAAAAA&#10;AAAAoQIAAGRycy9kb3ducmV2LnhtbFBLBQYAAAAABAAEAPkAAACRAwAAAAA=&#10;" strokecolor="black [3213]"/>
                      <v:line id="Straight Connector 143" o:spid="_x0000_s1102" style="position:absolute;flip:y;visibility:visible;mso-wrap-style:square" from="35780,35939" to="37593,366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hru8IAAADcAAAADwAAAGRycy9kb3ducmV2LnhtbERPzWoCMRC+C32HMAVvmrVV0dUorSAU&#10;L1LrAwybcbO4mWyTVNd9+kYQvM3H9zvLdWtrcSEfKscKRsMMBHHhdMWlguPPdjADESKyxtoxKbhR&#10;gPXqpbfEXLsrf9PlEEuRQjjkqMDE2ORShsKQxTB0DXHiTs5bjAn6UmqP1xRua/mWZVNpseLUYLCh&#10;jaHifPizCuouHrv558Z02e/4pvf7qfOTnVL91/ZjASJSG5/ih/tLp/njd7g/ky6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Ghru8IAAADcAAAADwAAAAAAAAAAAAAA&#10;AAChAgAAZHJzL2Rvd25yZXYueG1sUEsFBgAAAAAEAAQA+QAAAJADAAAAAA==&#10;" strokecolor="black [3213]"/>
                      <v:line id="Straight Connector 144" o:spid="_x0000_s1103" style="position:absolute;flip:x;visibility:visible;mso-wrap-style:square" from="3260,22242" to="17295,22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vkkMQAAADcAAAADwAAAGRycy9kb3ducmV2LnhtbERPTWvCQBC9F/oflhF6qxtFioluQim2&#10;eBCsUdDehuw0Cc3Optmtif/eLQje5vE+Z5kNphFn6lxtWcFkHIEgLqyuuVRw2L8/z0E4j6yxsUwK&#10;LuQgSx8flpho2/OOzrkvRQhhl6CCyvs2kdIVFRl0Y9sSB+7bdgZ9gF0pdYd9CDeNnEbRizRYc2io&#10;sKW3ioqf/M8oaOL899jHp35dbj8/IrfaFF/bjVJPo+F1AcLT4O/im3utw/zZDP6fCRfI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++SQxAAAANwAAAAPAAAAAAAAAAAA&#10;AAAAAKECAABkcnMvZG93bnJldi54bWxQSwUGAAAAAAQABAD5AAAAkgMAAAAA&#10;" strokecolor="black [3213]" strokeweight="1pt">
                        <v:stroke dashstyle="dash"/>
                      </v:lin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146" o:spid="_x0000_s1104" type="#_x0000_t32" style="position:absolute;left:7792;top:27572;width:0;height:26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RjZ8EAAADcAAAADwAAAGRycy9kb3ducmV2LnhtbERPTYvCMBC9C/6HMMLeNFWrLl2jyIoo&#10;6KW6ex+asS02k9JkteuvN4LgbR7vc+bL1lTiSo0rLSsYDiIQxJnVJecKfk6b/icI55E1VpZJwT85&#10;WC66nTkm2t44pevR5yKEsEtQQeF9nUjpsoIMuoGtiQN3to1BH2CTS93gLYSbSo6iaCoNlhwaCqzp&#10;u6DscvwzCrYax7/neGKyNN3k69n+EM/uTqmPXrv6AuGp9W/xy73TYX48hecz4QK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BGNnwQAAANwAAAAPAAAAAAAAAAAAAAAA&#10;AKECAABkcnMvZG93bnJldi54bWxQSwUGAAAAAAQABAD5AAAAjwMAAAAA&#10;" strokecolor="black [3213]" strokeweight="1pt">
                        <v:stroke endarrow="block"/>
                      </v:shape>
                      <v:shape id="Straight Arrow Connector 85" o:spid="_x0000_s1105" type="#_x0000_t32" style="position:absolute;left:7871;top:22421;width:0;height:245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SO78MAAADbAAAADwAAAGRycy9kb3ducmV2LnhtbESPT4vCMBTE78J+h/AW9qapilK6RhGh&#10;sC4o/tmDx0fzbIrNS2myWr+9EQSPw8z8hpktOluLK7W+cqxgOEhAEBdOV1wq+Dvm/RSED8gaa8ek&#10;4E4eFvOP3gwz7W68p+shlCJC2GeowITQZFL6wpBFP3ANcfTOrrUYomxLqVu8Rbit5ShJptJixXHB&#10;YEMrQ8Xl8G8VhK057U7F9Py7XumcN+PdKE+WSn19dstvEIG68A6/2j9aQTqB55f4A+T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hkju/DAAAA2wAAAA8AAAAAAAAAAAAA&#10;AAAAoQIAAGRycy9kb3ducmV2LnhtbFBLBQYAAAAABAAEAPkAAACRAwAAAAA=&#10;" strokecolor="black [3213]" strokeweight="1pt">
                        <v:stroke endarrow="block"/>
                      </v:shape>
                      <v:shape id="Text Box 147" o:spid="_x0000_s1106" type="#_x0000_t202" style="position:absolute;left:22909;top:13517;width:11768;height:5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eSsQA&#10;AADcAAAADwAAAGRycy9kb3ducmV2LnhtbERPS2vCQBC+F/oflin0UnTju6SuItKqeNOopbchO01C&#10;s7Mhu03iv3eFQm/z8T1nvuxMKRqqXWFZwaAfgSBOrS44U3BKPnqvIJxH1lhaJgVXcrBcPD7MMda2&#10;5QM1R5+JEMIuRgW591UspUtzMuj6tiIO3LetDfoA60zqGtsQbko5jKKpNFhwaMixonVO6c/x1yj4&#10;esk+967bnNvRZFS9b5tkdtGJUs9P3eoNhKfO/4v/3Dsd5o9ncH8mXC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zHkrEAAAA3AAAAA8AAAAAAAAAAAAAAAAAmAIAAGRycy9k&#10;b3ducmV2LnhtbFBLBQYAAAAABAAEAPUAAACJAwAAAAA=&#10;" fillcolor="white [3201]" stroked="f" strokeweight=".5pt">
                        <v:textbox>
                          <w:txbxContent>
                            <w:p w:rsidR="00D37F39" w:rsidRDefault="00D37F39" w:rsidP="00D37F39">
                              <w:pPr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Thigh to trunk angle:</w:t>
                              </w:r>
                            </w:p>
                            <w:p w:rsidR="00D37F39" w:rsidRPr="00E454E2" w:rsidRDefault="00D37F39" w:rsidP="00D37F39">
                              <w:pPr>
                                <w:rPr>
                                  <w:rFonts w:ascii="Calibri" w:hAnsi="Calibri" w:cs="Calibri"/>
                                  <w:b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L =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ermStart w:id="225064920" w:edGrp="everyone"/>
                              <w:permEnd w:id="225064920"/>
                            </w:p>
                            <w:p w:rsidR="00D37F39" w:rsidRPr="00E454E2" w:rsidRDefault="00D37F39" w:rsidP="00D37F3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 =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ermStart w:id="37377372" w:edGrp="everyone"/>
                              <w:permEnd w:id="37377372"/>
                            </w:p>
                          </w:txbxContent>
                        </v:textbox>
                      </v:shape>
                      <v:shape id="Text Box 147" o:spid="_x0000_s1107" type="#_x0000_t202" style="position:absolute;left:20093;top:30436;width:10763;height:7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BKK8YA&#10;AADbAAAADwAAAGRycy9kb3ducmV2LnhtbESPT2vCQBTE74V+h+UVvEjdtFKV1FWk1D94M6mW3h7Z&#10;1ySYfRuyaxK/vVsQehxm5jfMfNmbSrTUuNKygpdRBII4s7rkXMFXun6egXAeWWNlmRRcycFy8fgw&#10;x1jbjg/UJj4XAcIuRgWF93UspcsKMuhGtiYO3q9tDPogm1zqBrsAN5V8jaKJNFhyWCiwpo+CsnNy&#10;MQp+hvn33vWbYzd+G9ef2zadnnSq1OCpX72D8NT7//C9vdMKZlP4+xJ+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BKK8YAAADbAAAADwAAAAAAAAAAAAAAAACYAgAAZHJz&#10;L2Rvd25yZXYueG1sUEsFBgAAAAAEAAQA9QAAAIsDAAAAAA==&#10;" fillcolor="white [3201]" stroked="f" strokeweight=".5pt">
                        <v:textbox>
                          <w:txbxContent>
                            <w:p w:rsidR="00D37F39" w:rsidRDefault="00D37F39" w:rsidP="00D37F39">
                              <w:pPr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Thigh to lower leg angle:</w:t>
                              </w:r>
                            </w:p>
                            <w:p w:rsidR="00D37F39" w:rsidRPr="00E454E2" w:rsidRDefault="00D37F39" w:rsidP="00D37F39">
                              <w:pPr>
                                <w:rPr>
                                  <w:rFonts w:ascii="Calibri" w:hAnsi="Calibri" w:cs="Calibri"/>
                                  <w:b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L =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ermStart w:id="1712922444" w:edGrp="everyone"/>
                              <w:permEnd w:id="1712922444"/>
                            </w:p>
                            <w:p w:rsidR="00D37F39" w:rsidRPr="00E454E2" w:rsidRDefault="00D37F39" w:rsidP="00D37F3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>R =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color w:val="000000"/>
                                  <w:sz w:val="18"/>
                                  <w:szCs w:val="18"/>
                                  <w:lang w:val="en-US"/>
                                </w:rPr>
                                <w:t xml:space="preserve"> </w:t>
                              </w:r>
                              <w:permStart w:id="1983253490" w:edGrp="everyone"/>
                              <w:permEnd w:id="1983253490"/>
                            </w:p>
                            <w:p w:rsidR="00D37F39" w:rsidRDefault="00D37F39" w:rsidP="00D37F39">
                              <w:pPr>
                                <w:pStyle w:val="Header"/>
                              </w:pPr>
                            </w:p>
                          </w:txbxContent>
                        </v:textbox>
                      </v:shape>
                      <v:shape id="Text Box 2" o:spid="_x0000_s1108" type="#_x0000_t202" style="position:absolute;left:8825;top:37979;width:25204;height:2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/+ub4A&#10;AADbAAAADwAAAGRycy9kb3ducmV2LnhtbERPS4vCMBC+L/gfwgje1lTBRapRxAd42Mu69T40Y1Ns&#10;JqUZbf335rCwx4/vvd4OvlFP6mId2MBsmoEiLoOtuTJQ/J4+l6CiIFtsApOBF0XYbkYfa8xt6PmH&#10;nhepVArhmKMBJ9LmWsfSkcc4DS1x4m6h8ygJdpW2HfYp3Dd6nmVf2mPNqcFhS3tH5f3y8AZE7G72&#10;Ko4+nq/D96F3WbnAwpjJeNitQAkN8i/+c5+tgWUam76kH6A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z//rm+AAAA2wAAAA8AAAAAAAAAAAAAAAAAmAIAAGRycy9kb3ducmV2&#10;LnhtbFBLBQYAAAAABAAEAPUAAACDAwAAAAA=&#10;" filled="f" stroked="f">
                        <v:textbox style="mso-fit-shape-to-text:t">
                          <w:txbxContent>
                            <w:p w:rsidR="00D37F39" w:rsidRDefault="00D37F39" w:rsidP="00D37F39">
                              <w:pPr>
                                <w:pStyle w:val="Header"/>
                              </w:pPr>
                              <w:r>
                                <w:rPr>
                                  <w:rFonts w:ascii="Calibri" w:hAnsi="Calibri"/>
                                  <w:b/>
                                  <w:bCs/>
                                  <w:sz w:val="22"/>
                                  <w:szCs w:val="22"/>
                                </w:rPr>
                                <w:t>Recommended seated angles</w:t>
                              </w:r>
                            </w:p>
                          </w:txbxContent>
                        </v:textbox>
                      </v:shape>
                      <v:shape id="Straight Arrow Connector 148" o:spid="_x0000_s1109" type="#_x0000_t32" style="position:absolute;left:3260;top:21070;width:0;height:90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dSjsUAAADcAAAADwAAAGRycy9kb3ducmV2LnhtbESPQWvCQBCF74X+h2UK3upGm1aJriIt&#10;olAvsXofsmMSzM6G7Fajv945FHqb4b1575v5sneNulAXas8GRsMEFHHhbc2lgcPP+nUKKkRki41n&#10;MnCjAMvF89McM+uvnNNlH0slIRwyNFDF2GZah6Iih2HoW2LRTr5zGGXtSm07vEq4a/Q4ST60w5ql&#10;ocKWPisqzvtfZ2Bj8e14St9dkefr8mvyvUsn92DM4KVfzUBF6uO/+e96awU/FVp5RibQi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9dSjsUAAADcAAAADwAAAAAAAAAA&#10;AAAAAAChAgAAZHJzL2Rvd25yZXYueG1sUEsFBgAAAAAEAAQA+QAAAJMDAAAAAA==&#10;" strokecolor="black [3213]" strokeweight="1pt">
                        <v:stroke endarrow="block"/>
                      </v:shape>
                      <v:shape id="Straight Arrow Connector 149" o:spid="_x0000_s1110" type="#_x0000_t32" style="position:absolute;left:3260;top:11999;width:0;height:573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EHqcMAAADcAAAADwAAAGRycy9kb3ducmV2LnhtbERPTWvCQBC9F/oflil4q5tqkTa6hiAE&#10;tFBR24PHITtmg9nZkN0m6b/vFgRv83ifs8pG24ieOl87VvAyTUAQl07XXCn4/iqe30D4gKyxcUwK&#10;fslDtn58WGGq3cBH6k+hEjGEfYoKTAhtKqUvDVn0U9cSR+7iOoshwq6SusMhhttGzpJkIS3WHBsM&#10;trQxVF5PP1ZB2Jvz4VwuLh+7jS74c36YFUmu1ORpzJcgAo3hLr65tzrOf32H/2fiB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0xB6nDAAAA3AAAAA8AAAAAAAAAAAAA&#10;AAAAoQIAAGRycy9kb3ducmV2LnhtbFBLBQYAAAAABAAEAPkAAACRAwAAAAA=&#10;" strokecolor="black [3213]" strokeweight="1pt">
                        <v:stroke endarrow="block"/>
                      </v:shape>
                      <v:shape id="Straight Arrow Connector 150" o:spid="_x0000_s1111" type="#_x0000_t32" style="position:absolute;left:16220;top:30453;width:21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jIVcYAAADcAAAADwAAAGRycy9kb3ducmV2LnhtbESPS2/CQAyE75X4Dysj9dZsoFBQYEGI&#10;CrVSewmPu5V1HiLrjbJbSPvr60Ol3mzNeObzeju4Vt2oD41nA5MkBUVceNtwZeB8OjwtQYWIbLH1&#10;TAa+KcB2M3pYY2b9nXO6HWOlJIRDhgbqGLtM61DU5DAkviMWrfS9wyhrX2nb413CXaunafqiHTYs&#10;DTV2tK+puB6/nIE3i8+XcjZ3RZ4fqtfFx+ds8ROMeRwPuxWoSEP8N/9dv1vBnwu+PCMT6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4yFXGAAAA3AAAAA8AAAAAAAAA&#10;AAAAAAAAoQIAAGRycy9kb3ducmV2LnhtbFBLBQYAAAAABAAEAPkAAACUAwAAAAA=&#10;" strokecolor="black [3213]" strokeweight="1pt">
                        <v:stroke endarrow="block"/>
                      </v:shape>
                      <v:shape id="Straight Arrow Connector 151" o:spid="_x0000_s1112" type="#_x0000_t32" style="position:absolute;left:11131;top:30453;width:20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6dcsEAAADcAAAADwAAAGRycy9kb3ducmV2LnhtbERPTYvCMBC9C/sfwizsTVMVRapRRCis&#10;C4p29+BxaMam2ExKk9X6740geJvH+5zFqrO1uFLrK8cKhoMEBHHhdMWlgr/frD8D4QOyxtoxKbiT&#10;h9Xyo7fAVLsbH+mah1LEEPYpKjAhNKmUvjBk0Q9cQxy5s2sthgjbUuoWbzHc1nKUJFNpseLYYLCh&#10;jaHikv9bBWFvTodTMT3/bDc64934MMqStVJfn916DiJQF97il/tbx/mTITyfiRfI5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np1ywQAAANwAAAAPAAAAAAAAAAAAAAAA&#10;AKECAABkcnMvZG93bnJldi54bWxQSwUGAAAAAAQABAD5AAAAjwMAAAAA&#10;" strokecolor="black [3213]" strokeweight="1pt">
                        <v:stroke endarrow="block"/>
                      </v:shape>
                      <v:shape id="Text Box 96" o:spid="_x0000_s1113" type="#_x0000_t202" style="position:absolute;left:1272;top:17810;width:4134;height:29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V5bcYA&#10;AADbAAAADwAAAGRycy9kb3ducmV2LnhtbESPT2vCQBTE74V+h+UVvIhuqvin0VVEWiveNNrS2yP7&#10;TEKzb0N2m8Rv3y0IPQ4z8xtmue5MKRqqXWFZwfMwAkGcWl1wpuCcvA3mIJxH1lhaJgU3crBePT4s&#10;Mda25SM1J5+JAGEXo4Lc+yqW0qU5GXRDWxEH72prgz7IOpO6xjbATSlHUTSVBgsOCzlWtM0p/T79&#10;GAVf/ezz4LrdpR1PxtXre5PMPnSiVO+p2yxAeOr8f/je3msFL1P4+xJ+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5V5bcYAAADbAAAADwAAAAAAAAAAAAAAAACYAgAAZHJz&#10;L2Rvd25yZXYueG1sUEsFBgAAAAAEAAQA9QAAAIsDAAAAAA==&#10;" fillcolor="white [3201]" stroked="f" strokeweight=".5pt">
                        <v:textbox>
                          <w:txbxContent>
                            <w:p w:rsidR="00D37F39" w:rsidRPr="00E454E2" w:rsidRDefault="00D37F39" w:rsidP="00D37F39">
                              <w:pPr>
                                <w:rPr>
                                  <w:rFonts w:asciiTheme="minorHAnsi" w:hAnsiTheme="minorHAnsi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b/>
                                  <w:sz w:val="18"/>
                                </w:rPr>
                                <w:t xml:space="preserve"> </w:t>
                              </w:r>
                              <w:permStart w:id="1297364466" w:edGrp="everyone"/>
                              <w:permEnd w:id="1297364466"/>
                            </w:p>
                          </w:txbxContent>
                        </v:textbox>
                      </v:shape>
                      <v:shape id="Text Box 96" o:spid="_x0000_s1114" type="#_x0000_t202" style="position:absolute;left:5842;top:24381;width:4134;height:29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/aXscA&#10;AADcAAAADwAAAGRycy9kb3ducmV2LnhtbESPT0vDQBDF74V+h2UKXordaGmVmE0R8R+92ailtyE7&#10;JsHsbMiuSfz2zqHgbYb35r3fZLvJtWqgPjSeDVytElDEpbcNVwbei6fLW1AhIltsPZOBXwqwy+ez&#10;DFPrR36j4RArJSEcUjRQx9ilWoeyJodh5Tti0b587zDK2lfa9jhKuGv1dZJstcOGpaHGjh5qKr8P&#10;P87AaVkd92F6/hjXm3X3+DIUN5+2MOZiMd3fgYo0xX/z+frVCv5W8OUZmU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rv2l7HAAAA3AAAAA8AAAAAAAAAAAAAAAAAmAIAAGRy&#10;cy9kb3ducmV2LnhtbFBLBQYAAAAABAAEAPUAAACMAwAAAAA=&#10;" fillcolor="white [3201]" stroked="f" strokeweight=".5pt">
                        <v:textbox>
                          <w:txbxContent>
                            <w:p w:rsidR="00D37F39" w:rsidRPr="00543A07" w:rsidRDefault="00D37F39" w:rsidP="00D37F39">
                              <w:pPr>
                                <w:pStyle w:val="Header"/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ermStart w:id="2129224967" w:edGrp="everyone"/>
                              <w:permEnd w:id="2129224967"/>
                            </w:p>
                          </w:txbxContent>
                        </v:textbox>
                      </v:shape>
                      <v:shape id="Text Box 96" o:spid="_x0000_s1115" type="#_x0000_t202" style="position:absolute;left:13065;top:28993;width:3632;height:29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N/xcQA&#10;AADcAAAADwAAAGRycy9kb3ducmV2LnhtbERPS2vCQBC+F/oflin0UurGirZEVyniC29NtOJtyI5J&#10;aHY2ZNck/fddQehtPr7nzBa9qURLjSstKxgOIhDEmdUl5woO6fr1A4TzyBory6Tglxws5o8PM4y1&#10;7fiL2sTnIoSwi1FB4X0dS+myggy6ga2JA3exjUEfYJNL3WAXwk0l36JoIg2WHBoKrGlZUPaTXI2C&#10;80t+2rt+c+xG41G92rbp+7dOlXp+6j+nIDz1/l98d+90mD8Zwu2ZcIG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jf8XEAAAA3AAAAA8AAAAAAAAAAAAAAAAAmAIAAGRycy9k&#10;b3ducmV2LnhtbFBLBQYAAAAABAAEAPUAAACJAwAAAAA=&#10;" fillcolor="white [3201]" stroked="f" strokeweight=".5pt">
                        <v:textbox>
                          <w:txbxContent>
                            <w:p w:rsidR="00D37F39" w:rsidRDefault="00D37F39" w:rsidP="00D37F39">
                              <w:pPr>
                                <w:pStyle w:val="Header"/>
                              </w:pPr>
                              <w:r>
                                <w:rPr>
                                  <w:rFonts w:asciiTheme="minorHAnsi" w:hAnsiTheme="minorHAns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permStart w:id="99646548" w:edGrp="everyone"/>
                              <w:permEnd w:id="99646548"/>
                              <w:r>
                                <w:rPr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group id="Group 83" o:spid="_x0000_s1116" style="position:absolute;left:17393;top:18891;width:8895;height:9213;rotation:-261289fd" coordorigin="16917,18097" coordsize="8895,92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AifsQAAADbAAAA&#10;DwAAAAAAAAAAAAAAAACqAgAAZHJzL2Rvd25yZXYueG1sUEsFBgAAAAAEAAQA+gAAAJsDAAAAAA==&#10;">
                        <v:shape id="Arc 33" o:spid="_x0000_s1117" style="position:absolute;left:16917;top:18451;width:8303;height:8859;visibility:visible;mso-wrap-style:square;v-text-anchor:middle" coordsize="830301,885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+b8sQA&#10;AADbAAAADwAAAGRycy9kb3ducmV2LnhtbESP3YrCMBSE74V9h3AW9kbWVAWRahQRdBcRxa7eH5rT&#10;H2xOShNtffuNIHg5zMw3zHzZmUrcqXGlZQXDQQSCOLW65FzB+W/zPQXhPLLGyjIpeJCD5eKjN8dY&#10;25ZPdE98LgKEXYwKCu/rWEqXFmTQDWxNHLzMNgZ9kE0udYNtgJtKjqJoIg2WHBYKrGldUHpNbkbB&#10;YRM9Rtv9ZffTz1ZtmR6v2a46K/X12a1mIDx1/h1+tX+1gvEYnl/C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vm/LEAAAA2wAAAA8AAAAAAAAAAAAAAAAAmAIAAGRycy9k&#10;b3ducmV2LnhtbFBLBQYAAAAABAAEAPUAAACJAwAAAAA=&#10;" path="m415150,nsc644432,,830301,198299,830301,442913r-415150,c415151,295275,415150,147638,415150,xem415150,nfc644432,,830301,198299,830301,442913e" filled="f" strokecolor="black [3213]">
                          <v:path arrowok="t" o:connecttype="custom" o:connectlocs="415150,0;830301,442913" o:connectangles="0,0"/>
                        </v:shape>
                        <v:line id="Straight Connector 74" o:spid="_x0000_s1118" style="position:absolute;flip:y;visibility:visible;mso-wrap-style:square" from="21050,18097" to="21621,18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hEasMAAADbAAAADwAAAGRycy9kb3ducmV2LnhtbESP0WoCMRRE3wv9h3ALvmlWsVZXo1Sh&#10;UHwRrR9w2Vw3i5ubbRJ13a9vBKGPw8ycYRar1tbiSj5UjhUMBxkI4sLpiksFx5+v/hREiMgaa8ek&#10;4E4BVsvXlwXm2t14T9dDLEWCcMhRgYmxyaUMhSGLYeAa4uSdnLcYk/Sl1B5vCW5rOcqyibRYcVow&#10;2NDGUHE+XKyCuovHbrbemC77Hd/1bjdx/n2rVO+t/ZyDiNTG//Cz/a0VfIzh8S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YRGrDAAAA2wAAAA8AAAAAAAAAAAAA&#10;AAAAoQIAAGRycy9kb3ducmV2LnhtbFBLBQYAAAAABAAEAPkAAACRAwAAAAA=&#10;" strokecolor="black [3213]"/>
                        <v:line id="Straight Connector 76" o:spid="_x0000_s1119" style="position:absolute;visibility:visible;mso-wrap-style:square" from="21068,18451" to="21526,19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Fdd8QAAADbAAAADwAAAGRycy9kb3ducmV2LnhtbESPT2vCQBTE7wW/w/KE3upGwURSVwmC&#10;UOvJf/T6yL4mqdm3YXcb0356Vyj0OMzMb5jlejCt6Mn5xrKC6SQBQVxa3XCl4HzavixA+ICssbVM&#10;Cn7Iw3o1elpiru2ND9QfQyUihH2OCuoQulxKX9Zk0E9sRxy9T+sMhihdJbXDW4SbVs6SJJUGG44L&#10;NXa0qam8Hr+NgkX5/uWKrNhN55cu++1n+3T7kSn1PB6KVxCBhvAf/mu/aQVZCo8v8Qf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MV13xAAAANsAAAAPAAAAAAAAAAAA&#10;AAAAAKECAABkcnMvZG93bnJldi54bWxQSwUGAAAAAAQABAD5AAAAkgMAAAAA&#10;" strokecolor="black [3213]"/>
                        <v:line id="Straight Connector 77" o:spid="_x0000_s1120" style="position:absolute;flip:y;visibility:visible;mso-wrap-style:square" from="25220,22421" to="25812,22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raHcQAAADbAAAADwAAAGRycy9kb3ducmV2LnhtbESP3WoCMRSE7wt9h3AK3tWs0vqzGqUK&#10;QvFGan2Aw+a4WdycbJNU1316IwheDjPzDTNftrYWZ/Khcqxg0M9AEBdOV1wqOPxu3icgQkTWWDsm&#10;BVcKsFy8vswx1+7CP3Tex1IkCIccFZgYm1zKUBiyGPquIU7e0XmLMUlfSu3xkuC2lsMsG0mLFacF&#10;gw2tDRWn/b9VUHfx0E1Xa9Nlfx9XvduNnP/cKtV7a79mICK18Rl+tL+1gvEY7l/SD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CtodxAAAANsAAAAPAAAAAAAAAAAA&#10;AAAAAKECAABkcnMvZG93bnJldi54bWxQSwUGAAAAAAQABAD5AAAAkgMAAAAA&#10;" strokecolor="black [3213]"/>
                        <v:line id="Straight Connector 81" o:spid="_x0000_s1121" style="position:absolute;flip:x y;visibility:visible;mso-wrap-style:square" from="24669,22421" to="25220,22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mCCcIAAADbAAAADwAAAGRycy9kb3ducmV2LnhtbESPQWvCQBSE74X+h+UVvNWNghKjq7SC&#10;IiiCsb0/ss8kbfZtyK5m/feuUOhxmJlvmMUqmEbcqHO1ZQWjYQKCuLC65lLB13nznoJwHlljY5kU&#10;3MnBavn6ssBM255PdMt9KSKEXYYKKu/bTEpXVGTQDW1LHL2L7Qz6KLtS6g77CDeNHCfJVBqsOS5U&#10;2NK6ouI3vxoFu32Ypbw+/hzwu7fNcfKZ6G1QavAWPuYgPAX/H/5r77SCdATPL/E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7mCCcIAAADbAAAADwAAAAAAAAAAAAAA&#10;AAChAgAAZHJzL2Rvd25yZXYueG1sUEsFBgAAAAAEAAQA+QAAAJADAAAAAA==&#10;" strokecolor="black [3213]"/>
                      </v:group>
                      <v:group id="Group 132" o:spid="_x0000_s1122" style="position:absolute;left:28220;top:22464;width:8890;height:9207;rotation:11590612fd" coordsize="8895,92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x++DAwwAAANwAAAAP&#10;AAAAAAAAAAAAAAAAAKoCAABkcnMvZG93bnJldi54bWxQSwUGAAAAAAQABAD6AAAAmgMAAAAA&#10;">
                        <v:shape id="Arc 135" o:spid="_x0000_s1123" style="position:absolute;top:354;width:8303;height:8858;visibility:visible;mso-wrap-style:square;v-text-anchor:middle" coordsize="830301,885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Sw2sIA&#10;AADcAAAADwAAAGRycy9kb3ducmV2LnhtbERP24rCMBB9X/Afwgi+LJrqsiLVKCKoiyyKt/ehmV6w&#10;mZQm2vr3RljYtzmc68wWrSnFg2pXWFYwHEQgiBOrC84UXM7r/gSE88gaS8uk4EkOFvPOxwxjbRs+&#10;0uPkMxFC2MWoIPe+iqV0SU4G3cBWxIFLbW3QB1hnUtfYhHBTylEUjaXBgkNDjhWtckpup7tRsF9H&#10;z9Hm97rbfqbLpkgOt3RXXpTqddvlFISn1v+L/9w/Osz/+ob3M+EC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RLDawgAAANwAAAAPAAAAAAAAAAAAAAAAAJgCAABkcnMvZG93&#10;bnJldi54bWxQSwUGAAAAAAQABAD1AAAAhwMAAAAA&#10;" path="m415150,nsc644432,,830301,198299,830301,442913r-415150,c415151,295275,415150,147638,415150,xem415150,nfc644432,,830301,198299,830301,442913e" filled="f" strokecolor="black [3213]">
                          <v:path arrowok="t" o:connecttype="custom" o:connectlocs="415150,0;830301,442913" o:connectangles="0,0"/>
                        </v:shape>
                        <v:line id="Straight Connector 145" o:spid="_x0000_s1124" style="position:absolute;flip:y;visibility:visible;mso-wrap-style:square" from="4133,0" to="4704,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1WVMIAAADcAAAADwAAAGRycy9kb3ducmV2LnhtbERPzWoCMRC+F3yHMEJvNWtRaVejWKFQ&#10;vEhXH2DYjJvFzWRNUl336Y0g9DYf3+8sVp1txIV8qB0rGI8yEMSl0zVXCg7777cPECEia2wck4Ib&#10;BVgtBy8LzLW78i9diliJFMIhRwUmxjaXMpSGLIaRa4kTd3TeYkzQV1J7vKZw28j3LJtJizWnBoMt&#10;bQyVp+LPKmj6eOg/vzamz86Tm97tZs5Pt0q9Drv1HESkLv6Ln+4fneZPpvB4Jl0gl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M1WVMIAAADcAAAADwAAAAAAAAAAAAAA&#10;AAChAgAAZHJzL2Rvd25yZXYueG1sUEsFBgAAAAAEAAQA+QAAAJADAAAAAA==&#10;" strokecolor="black [3213]"/>
                        <v:line id="Straight Connector 158" o:spid="_x0000_s1125" style="position:absolute;visibility:visible;mso-wrap-style:square" from="4151,354" to="4609,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UvY8YAAADcAAAADwAAAGRycy9kb3ducmV2LnhtbESPT2vCQBDF74V+h2WE3upGQSOpq4SC&#10;0D8ntaXXITsm0exs2N3GtJ/eORR6m+G9ee836+3oOjVQiK1nA7NpBoq48rbl2sDHcfe4AhUTssXO&#10;Mxn4oQjbzf3dGgvrr7yn4ZBqJSEcCzTQpNQXWseqIYdx6nti0U4+OEyyhlrbgFcJd52eZ9lSO2xZ&#10;Ghrs6bmh6nL4dgZW1ds5lHn5Olt89vnvMH9f7r5yYx4mY/kEKtGY/s1/1y9W8BdCK8/IBHpz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blL2PGAAAA3AAAAA8AAAAAAAAA&#10;AAAAAAAAoQIAAGRycy9kb3ducmV2LnhtbFBLBQYAAAAABAAEAPkAAACUAwAAAAA=&#10;" strokecolor="black [3213]"/>
                        <v:line id="Straight Connector 164" o:spid="_x0000_s1126" style="position:absolute;flip:y;visibility:visible;mso-wrap-style:square" from="8303,4324" to="8895,47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Svr8IAAADcAAAADwAAAGRycy9kb3ducmV2LnhtbERPzWoCMRC+F3yHMIK3mlXsUlejtIIg&#10;vUitDzBsxs3iZrImUdd9elMo9DYf3+8s151txI18qB0rmIwzEMSl0zVXCo4/29d3ECEia2wck4IH&#10;BVivBi9LLLS78zfdDrESKYRDgQpMjG0hZSgNWQxj1xIn7uS8xZigr6T2eE/htpHTLMulxZpTg8GW&#10;NobK8+FqFTR9PPbzz43ps8vsoff73Pm3L6VGw+5jASJSF//Ff+6dTvPzGfw+ky6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Svr8IAAADcAAAADwAAAAAAAAAAAAAA&#10;AAChAgAAZHJzL2Rvd25yZXYueG1sUEsFBgAAAAAEAAQA+QAAAJADAAAAAA==&#10;" strokecolor="black [3213]"/>
                        <v:line id="Straight Connector 165" o:spid="_x0000_s1127" style="position:absolute;flip:x y;visibility:visible;mso-wrap-style:square" from="7752,4324" to="8303,47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y6KMAAAADcAAAADwAAAGRycy9kb3ducmV2LnhtbERP24rCMBB9X/Afwgj7pqkLilajqLAi&#10;rAje3odmbKvNpDTRZv9+Iwj7NodzndkimEo8qXGlZQWDfgKCOLO65FzB+fTdG4NwHlljZZkU/JKD&#10;xbzzMcNU25YP9Dz6XMQQdikqKLyvUyldVpBB17c1ceSutjHoI2xyqRtsY7ip5FeSjKTBkmNDgTWt&#10;C8rux4dRsP0JkzGv97cdXlpb7YerRG+CUp/dsJyC8BT8v/jt3uo4fzSE1zPxAjn/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oMuijAAAAA3AAAAA8AAAAAAAAAAAAAAAAA&#10;oQIAAGRycy9kb3ducmV2LnhtbFBLBQYAAAAABAAEAPkAAACOAwAAAAA=&#10;" strokecolor="black [3213]"/>
                      </v:group>
                      <w10:wrap type="square" anchorx="margin"/>
                    </v:group>
                  </w:pict>
                </mc:Fallback>
              </mc:AlternateContent>
            </w:r>
          </w:p>
        </w:tc>
      </w:tr>
    </w:tbl>
    <w:p w:rsidR="003354EF" w:rsidRDefault="004F221A">
      <w:pPr>
        <w:rPr>
          <w:noProof/>
          <w:lang w:val="en-NZ" w:eastAsia="en-NZ"/>
        </w:rPr>
      </w:pPr>
      <w:r>
        <w:rPr>
          <w:noProof/>
          <w:lang w:val="en-NZ" w:eastAsia="en-NZ"/>
        </w:rPr>
        <w:lastRenderedPageBreak/>
        <w:t xml:space="preserve">           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5387"/>
      </w:tblGrid>
      <w:tr w:rsidR="00B20A6C" w:rsidRPr="004B76A4" w:rsidTr="003660AE">
        <w:trPr>
          <w:trHeight w:val="416"/>
        </w:trPr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B20A6C" w:rsidRPr="00B20A6C" w:rsidRDefault="00B20A6C" w:rsidP="003660AE">
            <w:pPr>
              <w:jc w:val="center"/>
              <w:rPr>
                <w:rFonts w:asciiTheme="minorHAnsi" w:hAnsiTheme="minorHAnsi"/>
                <w:b/>
                <w:bCs/>
                <w:noProof/>
                <w:lang w:val="en-US"/>
              </w:rPr>
            </w:pPr>
            <w:r w:rsidRPr="00B20A6C">
              <w:rPr>
                <w:rFonts w:asciiTheme="minorHAnsi" w:hAnsiTheme="minorHAnsi"/>
                <w:b/>
                <w:bCs/>
                <w:noProof/>
                <w:lang w:val="en-US"/>
              </w:rPr>
              <w:t>IDENTIFIED PROBLEMS</w:t>
            </w:r>
          </w:p>
        </w:tc>
        <w:tc>
          <w:tcPr>
            <w:tcW w:w="538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B20A6C" w:rsidRPr="00B20A6C" w:rsidRDefault="00B20A6C" w:rsidP="003660AE">
            <w:pPr>
              <w:jc w:val="center"/>
              <w:rPr>
                <w:rFonts w:asciiTheme="minorHAnsi" w:hAnsiTheme="minorHAnsi"/>
                <w:b/>
                <w:bCs/>
                <w:noProof/>
                <w:lang w:val="en-US"/>
              </w:rPr>
            </w:pPr>
            <w:r w:rsidRPr="00B20A6C">
              <w:rPr>
                <w:rFonts w:asciiTheme="minorHAnsi" w:hAnsiTheme="minorHAnsi"/>
                <w:b/>
                <w:bCs/>
                <w:noProof/>
                <w:lang w:val="en-US"/>
              </w:rPr>
              <w:t>IDENTIFIED NEEDS</w:t>
            </w:r>
          </w:p>
        </w:tc>
      </w:tr>
      <w:tr w:rsidR="00B20A6C" w:rsidRPr="004B76A4" w:rsidTr="003660AE">
        <w:trPr>
          <w:trHeight w:val="5928"/>
        </w:trPr>
        <w:tc>
          <w:tcPr>
            <w:tcW w:w="5245" w:type="dxa"/>
            <w:tcBorders>
              <w:bottom w:val="single" w:sz="4" w:space="0" w:color="auto"/>
              <w:right w:val="single" w:sz="4" w:space="0" w:color="auto"/>
            </w:tcBorders>
          </w:tcPr>
          <w:p w:rsidR="002656AC" w:rsidRPr="00340288" w:rsidRDefault="002656AC" w:rsidP="00E21043">
            <w:pPr>
              <w:rPr>
                <w:rFonts w:asciiTheme="minorHAnsi" w:hAnsiTheme="minorHAnsi"/>
                <w:bCs/>
                <w:noProof/>
                <w:sz w:val="22"/>
                <w:szCs w:val="36"/>
                <w:lang w:val="en-US"/>
              </w:rPr>
            </w:pPr>
            <w:permStart w:id="1722705585" w:edGrp="everyone"/>
            <w:permEnd w:id="1722705585"/>
          </w:p>
        </w:tc>
        <w:tc>
          <w:tcPr>
            <w:tcW w:w="5387" w:type="dxa"/>
            <w:tcBorders>
              <w:bottom w:val="single" w:sz="4" w:space="0" w:color="auto"/>
              <w:right w:val="single" w:sz="4" w:space="0" w:color="auto"/>
            </w:tcBorders>
          </w:tcPr>
          <w:p w:rsidR="00323BA7" w:rsidRPr="00F5546D" w:rsidRDefault="00323BA7" w:rsidP="000C2C5C">
            <w:pPr>
              <w:rPr>
                <w:rFonts w:asciiTheme="minorHAnsi" w:hAnsiTheme="minorHAnsi"/>
                <w:bCs/>
                <w:noProof/>
                <w:sz w:val="22"/>
                <w:szCs w:val="36"/>
                <w:lang w:val="en-US"/>
              </w:rPr>
            </w:pPr>
            <w:permStart w:id="1239248845" w:edGrp="everyone"/>
            <w:permEnd w:id="1239248845"/>
          </w:p>
        </w:tc>
      </w:tr>
      <w:tr w:rsidR="00B20A6C" w:rsidRPr="004B76A4" w:rsidTr="003660AE">
        <w:trPr>
          <w:trHeight w:val="699"/>
        </w:trPr>
        <w:tc>
          <w:tcPr>
            <w:tcW w:w="1063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B20A6C" w:rsidRDefault="00B20A6C" w:rsidP="00F3073C">
            <w:pPr>
              <w:jc w:val="center"/>
              <w:rPr>
                <w:rFonts w:asciiTheme="minorHAnsi" w:hAnsiTheme="minorHAnsi"/>
                <w:b/>
                <w:bCs/>
                <w:noProof/>
                <w:lang w:val="en-US"/>
              </w:rPr>
            </w:pPr>
            <w:r w:rsidRPr="00B20A6C">
              <w:rPr>
                <w:rFonts w:asciiTheme="minorHAnsi" w:hAnsiTheme="minorHAnsi"/>
                <w:b/>
                <w:bCs/>
                <w:noProof/>
                <w:lang w:val="en-US"/>
              </w:rPr>
              <w:t>GOALS (decided jointly with client &amp; carers)</w:t>
            </w:r>
          </w:p>
          <w:p w:rsidR="0044520B" w:rsidRPr="00B20A6C" w:rsidRDefault="0044520B" w:rsidP="00F3073C">
            <w:pPr>
              <w:jc w:val="center"/>
              <w:rPr>
                <w:rFonts w:asciiTheme="minorHAnsi" w:hAnsiTheme="minorHAnsi"/>
                <w:b/>
                <w:bCs/>
                <w:noProof/>
                <w:lang w:val="en-US"/>
              </w:rPr>
            </w:pPr>
            <w:r>
              <w:rPr>
                <w:rFonts w:asciiTheme="minorHAnsi" w:hAnsiTheme="minorHAnsi"/>
                <w:b/>
                <w:bCs/>
                <w:noProof/>
                <w:lang w:val="en-US"/>
              </w:rPr>
              <w:t>(Option is to use the Wheelchair Outcome Measure)</w:t>
            </w:r>
          </w:p>
        </w:tc>
      </w:tr>
      <w:tr w:rsidR="00B20A6C" w:rsidRPr="0072294A" w:rsidTr="003660AE">
        <w:trPr>
          <w:trHeight w:val="7654"/>
        </w:trPr>
        <w:tc>
          <w:tcPr>
            <w:tcW w:w="106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0A6C" w:rsidRDefault="00B20A6C" w:rsidP="00F3073C">
            <w:pPr>
              <w:tabs>
                <w:tab w:val="left" w:pos="5663"/>
              </w:tabs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</w:pPr>
          </w:p>
          <w:p w:rsidR="008168E9" w:rsidRPr="000C2C5C" w:rsidRDefault="008168E9" w:rsidP="00F3073C">
            <w:pPr>
              <w:tabs>
                <w:tab w:val="left" w:pos="5663"/>
              </w:tabs>
              <w:rPr>
                <w:rFonts w:asciiTheme="minorHAnsi" w:hAnsiTheme="minorHAnsi"/>
                <w:bCs/>
                <w:noProof/>
                <w:sz w:val="22"/>
                <w:szCs w:val="16"/>
                <w:lang w:val="en-US"/>
              </w:rPr>
            </w:pPr>
            <w:permStart w:id="1508402261" w:edGrp="everyone"/>
            <w:permEnd w:id="1508402261"/>
          </w:p>
          <w:p w:rsidR="00B20A6C" w:rsidRDefault="00B20A6C" w:rsidP="00F3073C">
            <w:pPr>
              <w:tabs>
                <w:tab w:val="left" w:pos="5663"/>
              </w:tabs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</w:pPr>
          </w:p>
          <w:p w:rsidR="00B20A6C" w:rsidRDefault="00B20A6C" w:rsidP="00F3073C">
            <w:pPr>
              <w:tabs>
                <w:tab w:val="left" w:pos="5663"/>
              </w:tabs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</w:pPr>
          </w:p>
          <w:p w:rsidR="00B20A6C" w:rsidRDefault="00B20A6C" w:rsidP="00F3073C">
            <w:pPr>
              <w:tabs>
                <w:tab w:val="left" w:pos="5663"/>
              </w:tabs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</w:pPr>
          </w:p>
          <w:p w:rsidR="00B20A6C" w:rsidRDefault="00B20A6C" w:rsidP="00F3073C">
            <w:pPr>
              <w:tabs>
                <w:tab w:val="left" w:pos="5663"/>
              </w:tabs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</w:pPr>
          </w:p>
          <w:p w:rsidR="00B20A6C" w:rsidRDefault="00B20A6C" w:rsidP="00F3073C">
            <w:pPr>
              <w:tabs>
                <w:tab w:val="left" w:pos="5663"/>
              </w:tabs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</w:pPr>
          </w:p>
          <w:p w:rsidR="00B20A6C" w:rsidRDefault="00B20A6C" w:rsidP="00F3073C">
            <w:pPr>
              <w:tabs>
                <w:tab w:val="left" w:pos="5663"/>
              </w:tabs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</w:pPr>
          </w:p>
          <w:p w:rsidR="00B20A6C" w:rsidRDefault="00B20A6C" w:rsidP="00F3073C">
            <w:pPr>
              <w:tabs>
                <w:tab w:val="left" w:pos="5663"/>
              </w:tabs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</w:pPr>
          </w:p>
          <w:p w:rsidR="00B20A6C" w:rsidRDefault="00B20A6C" w:rsidP="00F3073C">
            <w:pPr>
              <w:tabs>
                <w:tab w:val="left" w:pos="5663"/>
              </w:tabs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</w:pPr>
          </w:p>
          <w:p w:rsidR="00B20A6C" w:rsidRDefault="00B20A6C" w:rsidP="00F3073C">
            <w:pPr>
              <w:tabs>
                <w:tab w:val="left" w:pos="5663"/>
              </w:tabs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</w:pPr>
          </w:p>
          <w:p w:rsidR="00B20A6C" w:rsidRDefault="00B20A6C" w:rsidP="00F3073C">
            <w:pPr>
              <w:tabs>
                <w:tab w:val="left" w:pos="5663"/>
              </w:tabs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</w:pPr>
          </w:p>
          <w:p w:rsidR="00B20A6C" w:rsidRDefault="00B20A6C" w:rsidP="00F3073C">
            <w:pPr>
              <w:tabs>
                <w:tab w:val="left" w:pos="5663"/>
              </w:tabs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</w:pPr>
          </w:p>
          <w:p w:rsidR="00B20A6C" w:rsidRDefault="00B20A6C" w:rsidP="00F3073C">
            <w:pPr>
              <w:tabs>
                <w:tab w:val="left" w:pos="5663"/>
              </w:tabs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</w:pPr>
          </w:p>
          <w:p w:rsidR="00B20A6C" w:rsidRDefault="00B20A6C" w:rsidP="00F3073C">
            <w:pPr>
              <w:tabs>
                <w:tab w:val="left" w:pos="5663"/>
              </w:tabs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</w:pPr>
          </w:p>
          <w:p w:rsidR="008168E9" w:rsidRPr="0072294A" w:rsidRDefault="008168E9" w:rsidP="00F3073C">
            <w:pPr>
              <w:tabs>
                <w:tab w:val="left" w:pos="5663"/>
              </w:tabs>
              <w:rPr>
                <w:rFonts w:ascii="Arial" w:hAnsi="Arial"/>
                <w:b/>
                <w:bCs/>
                <w:noProof/>
                <w:sz w:val="16"/>
                <w:szCs w:val="16"/>
                <w:lang w:val="en-US"/>
              </w:rPr>
            </w:pPr>
          </w:p>
        </w:tc>
      </w:tr>
    </w:tbl>
    <w:p w:rsidR="00B20A6C" w:rsidRPr="00F46D9F" w:rsidRDefault="00B20A6C" w:rsidP="008168E9">
      <w:pPr>
        <w:rPr>
          <w:rFonts w:asciiTheme="minorHAnsi" w:hAnsiTheme="minorHAnsi"/>
        </w:rPr>
      </w:pPr>
    </w:p>
    <w:sectPr w:rsidR="00B20A6C" w:rsidRPr="00F46D9F" w:rsidSect="00F46D9F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D7C" w:rsidRDefault="00622D7C" w:rsidP="00F46D9F">
      <w:r>
        <w:separator/>
      </w:r>
    </w:p>
  </w:endnote>
  <w:endnote w:type="continuationSeparator" w:id="0">
    <w:p w:rsidR="00622D7C" w:rsidRDefault="00622D7C" w:rsidP="00F4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D7C" w:rsidRPr="00285C25" w:rsidRDefault="00622D7C">
    <w:pPr>
      <w:pStyle w:val="Footer"/>
      <w:rPr>
        <w:rFonts w:asciiTheme="minorHAnsi" w:hAnsiTheme="minorHAnsi"/>
        <w:sz w:val="22"/>
      </w:rPr>
    </w:pPr>
    <w:r w:rsidRPr="00285C25">
      <w:rPr>
        <w:rFonts w:asciiTheme="minorHAnsi" w:hAnsiTheme="minorHAnsi"/>
        <w:sz w:val="22"/>
      </w:rPr>
      <w:t>Seating To Go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D7C" w:rsidRDefault="00622D7C" w:rsidP="00F46D9F">
      <w:r>
        <w:separator/>
      </w:r>
    </w:p>
  </w:footnote>
  <w:footnote w:type="continuationSeparator" w:id="0">
    <w:p w:rsidR="00622D7C" w:rsidRDefault="00622D7C" w:rsidP="00F46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621E7"/>
    <w:multiLevelType w:val="hybridMultilevel"/>
    <w:tmpl w:val="866EAE4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CA0A3C"/>
    <w:multiLevelType w:val="hybridMultilevel"/>
    <w:tmpl w:val="7EE22556"/>
    <w:lvl w:ilvl="0" w:tplc="34F0605E">
      <w:numFmt w:val="bullet"/>
      <w:lvlText w:val="-"/>
      <w:lvlJc w:val="left"/>
      <w:pPr>
        <w:ind w:left="387" w:hanging="360"/>
      </w:pPr>
      <w:rPr>
        <w:rFonts w:ascii="Arial Narrow" w:eastAsia="Times New Roman" w:hAnsi="Arial Narrow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2" w15:restartNumberingAfterBreak="0">
    <w:nsid w:val="43670E48"/>
    <w:multiLevelType w:val="hybridMultilevel"/>
    <w:tmpl w:val="90185DE8"/>
    <w:lvl w:ilvl="0" w:tplc="464EA954">
      <w:numFmt w:val="bullet"/>
      <w:lvlText w:val="-"/>
      <w:lvlJc w:val="left"/>
      <w:pPr>
        <w:ind w:left="1875" w:hanging="360"/>
      </w:pPr>
      <w:rPr>
        <w:rFonts w:ascii="Calibri" w:eastAsia="Times New Roman" w:hAnsi="Calibri" w:cs="Times New Roman" w:hint="default"/>
        <w:b w:val="0"/>
        <w:sz w:val="32"/>
      </w:rPr>
    </w:lvl>
    <w:lvl w:ilvl="1" w:tplc="1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3" w15:restartNumberingAfterBreak="0">
    <w:nsid w:val="53B756F6"/>
    <w:multiLevelType w:val="hybridMultilevel"/>
    <w:tmpl w:val="25909332"/>
    <w:lvl w:ilvl="0" w:tplc="8CC86F9C">
      <w:numFmt w:val="bullet"/>
      <w:lvlText w:val="-"/>
      <w:lvlJc w:val="left"/>
      <w:pPr>
        <w:ind w:left="1830" w:hanging="360"/>
      </w:pPr>
      <w:rPr>
        <w:rFonts w:ascii="Calibri" w:eastAsia="Times New Roman" w:hAnsi="Calibri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" w15:restartNumberingAfterBreak="0">
    <w:nsid w:val="75D71001"/>
    <w:multiLevelType w:val="hybridMultilevel"/>
    <w:tmpl w:val="A776C300"/>
    <w:lvl w:ilvl="0" w:tplc="BD723D1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2D7262"/>
    <w:multiLevelType w:val="hybridMultilevel"/>
    <w:tmpl w:val="D2AA4F8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fyFHz7r1GwTvQPZs/GbahlYPpiI3n1gEE6zZZi5TC7Eu5LKCiO65/lGX0c0qImRe2Bu8YCPqjxt6XUiGeutU5Q==" w:salt="ySViQIr9bTd0MfZ7IN8X0Q==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D9F"/>
    <w:rsid w:val="00003271"/>
    <w:rsid w:val="00010046"/>
    <w:rsid w:val="00021972"/>
    <w:rsid w:val="00025EF6"/>
    <w:rsid w:val="000357A1"/>
    <w:rsid w:val="00041112"/>
    <w:rsid w:val="00042C79"/>
    <w:rsid w:val="00050153"/>
    <w:rsid w:val="0005044C"/>
    <w:rsid w:val="00054E1D"/>
    <w:rsid w:val="00086C00"/>
    <w:rsid w:val="00087F4B"/>
    <w:rsid w:val="000B75EF"/>
    <w:rsid w:val="000C2C5C"/>
    <w:rsid w:val="000D0473"/>
    <w:rsid w:val="000D175A"/>
    <w:rsid w:val="001046AC"/>
    <w:rsid w:val="00105292"/>
    <w:rsid w:val="00106A17"/>
    <w:rsid w:val="00140921"/>
    <w:rsid w:val="00153AD0"/>
    <w:rsid w:val="00154B57"/>
    <w:rsid w:val="001578AB"/>
    <w:rsid w:val="001674C8"/>
    <w:rsid w:val="00194592"/>
    <w:rsid w:val="001A673E"/>
    <w:rsid w:val="001C5A08"/>
    <w:rsid w:val="001C6E67"/>
    <w:rsid w:val="001F129A"/>
    <w:rsid w:val="00231992"/>
    <w:rsid w:val="002326FF"/>
    <w:rsid w:val="0023584D"/>
    <w:rsid w:val="00237BA9"/>
    <w:rsid w:val="00241FD4"/>
    <w:rsid w:val="0025748F"/>
    <w:rsid w:val="00260D43"/>
    <w:rsid w:val="002652C6"/>
    <w:rsid w:val="002656AC"/>
    <w:rsid w:val="0027768C"/>
    <w:rsid w:val="00285C25"/>
    <w:rsid w:val="00286DAB"/>
    <w:rsid w:val="002958E8"/>
    <w:rsid w:val="002B2EC5"/>
    <w:rsid w:val="002B696E"/>
    <w:rsid w:val="002D1143"/>
    <w:rsid w:val="002F08CC"/>
    <w:rsid w:val="002F2AC1"/>
    <w:rsid w:val="00323BA7"/>
    <w:rsid w:val="003354EF"/>
    <w:rsid w:val="00340288"/>
    <w:rsid w:val="00344DB3"/>
    <w:rsid w:val="00345C18"/>
    <w:rsid w:val="003660AE"/>
    <w:rsid w:val="00373368"/>
    <w:rsid w:val="003829BF"/>
    <w:rsid w:val="003841E3"/>
    <w:rsid w:val="00387A77"/>
    <w:rsid w:val="003B5D9F"/>
    <w:rsid w:val="003F3E8F"/>
    <w:rsid w:val="00414FC5"/>
    <w:rsid w:val="00434DEA"/>
    <w:rsid w:val="0044520B"/>
    <w:rsid w:val="00454DB2"/>
    <w:rsid w:val="00460241"/>
    <w:rsid w:val="004716EE"/>
    <w:rsid w:val="00475DCD"/>
    <w:rsid w:val="004966C6"/>
    <w:rsid w:val="004A5F98"/>
    <w:rsid w:val="004B1439"/>
    <w:rsid w:val="004B7EE6"/>
    <w:rsid w:val="004C7152"/>
    <w:rsid w:val="004E155E"/>
    <w:rsid w:val="004F0079"/>
    <w:rsid w:val="004F184B"/>
    <w:rsid w:val="004F221A"/>
    <w:rsid w:val="004F28A6"/>
    <w:rsid w:val="0050078B"/>
    <w:rsid w:val="0052092C"/>
    <w:rsid w:val="0052772E"/>
    <w:rsid w:val="00543A07"/>
    <w:rsid w:val="0056457D"/>
    <w:rsid w:val="00572315"/>
    <w:rsid w:val="00574730"/>
    <w:rsid w:val="00594E1B"/>
    <w:rsid w:val="005A53DD"/>
    <w:rsid w:val="005A7717"/>
    <w:rsid w:val="005B024C"/>
    <w:rsid w:val="005B1465"/>
    <w:rsid w:val="005E4FE5"/>
    <w:rsid w:val="005E72BC"/>
    <w:rsid w:val="005F3A8D"/>
    <w:rsid w:val="00606510"/>
    <w:rsid w:val="0060790C"/>
    <w:rsid w:val="0062002D"/>
    <w:rsid w:val="00622D7C"/>
    <w:rsid w:val="00630326"/>
    <w:rsid w:val="00630C7D"/>
    <w:rsid w:val="00631BB9"/>
    <w:rsid w:val="0063584F"/>
    <w:rsid w:val="0067020F"/>
    <w:rsid w:val="00672D3D"/>
    <w:rsid w:val="00680FB0"/>
    <w:rsid w:val="006822F5"/>
    <w:rsid w:val="00686C54"/>
    <w:rsid w:val="006A0A26"/>
    <w:rsid w:val="006A7B9B"/>
    <w:rsid w:val="006B06AC"/>
    <w:rsid w:val="006B70C7"/>
    <w:rsid w:val="006E58B0"/>
    <w:rsid w:val="006E74C3"/>
    <w:rsid w:val="006F10EC"/>
    <w:rsid w:val="006F7F1C"/>
    <w:rsid w:val="007009C5"/>
    <w:rsid w:val="00705FB8"/>
    <w:rsid w:val="0071059E"/>
    <w:rsid w:val="00720C16"/>
    <w:rsid w:val="0072440C"/>
    <w:rsid w:val="007327A9"/>
    <w:rsid w:val="0073288B"/>
    <w:rsid w:val="007429E1"/>
    <w:rsid w:val="00767064"/>
    <w:rsid w:val="007752B0"/>
    <w:rsid w:val="00776A9C"/>
    <w:rsid w:val="007823D0"/>
    <w:rsid w:val="007921E5"/>
    <w:rsid w:val="007A2561"/>
    <w:rsid w:val="007B4324"/>
    <w:rsid w:val="007B5E9D"/>
    <w:rsid w:val="007C7924"/>
    <w:rsid w:val="007D1C96"/>
    <w:rsid w:val="007D7690"/>
    <w:rsid w:val="007E515D"/>
    <w:rsid w:val="007F4949"/>
    <w:rsid w:val="00803540"/>
    <w:rsid w:val="00803B73"/>
    <w:rsid w:val="00805307"/>
    <w:rsid w:val="008168E9"/>
    <w:rsid w:val="00833EF3"/>
    <w:rsid w:val="00834D57"/>
    <w:rsid w:val="008608BF"/>
    <w:rsid w:val="0086365B"/>
    <w:rsid w:val="00892147"/>
    <w:rsid w:val="008B16C1"/>
    <w:rsid w:val="008B4095"/>
    <w:rsid w:val="008D6774"/>
    <w:rsid w:val="008E22C1"/>
    <w:rsid w:val="0093346A"/>
    <w:rsid w:val="00947980"/>
    <w:rsid w:val="00951C15"/>
    <w:rsid w:val="00961DD0"/>
    <w:rsid w:val="00987F04"/>
    <w:rsid w:val="00994402"/>
    <w:rsid w:val="009A5FF2"/>
    <w:rsid w:val="009B0229"/>
    <w:rsid w:val="009D09B8"/>
    <w:rsid w:val="009D365A"/>
    <w:rsid w:val="009D51E6"/>
    <w:rsid w:val="009E0891"/>
    <w:rsid w:val="009E094C"/>
    <w:rsid w:val="00A00143"/>
    <w:rsid w:val="00A032CE"/>
    <w:rsid w:val="00A0467B"/>
    <w:rsid w:val="00A0517E"/>
    <w:rsid w:val="00A13923"/>
    <w:rsid w:val="00A32BB2"/>
    <w:rsid w:val="00A335AE"/>
    <w:rsid w:val="00A45CAD"/>
    <w:rsid w:val="00A50624"/>
    <w:rsid w:val="00A6108C"/>
    <w:rsid w:val="00A63D7A"/>
    <w:rsid w:val="00A67D7C"/>
    <w:rsid w:val="00A93AD2"/>
    <w:rsid w:val="00AF45C2"/>
    <w:rsid w:val="00B20A6C"/>
    <w:rsid w:val="00B23A8E"/>
    <w:rsid w:val="00B351CD"/>
    <w:rsid w:val="00B4281A"/>
    <w:rsid w:val="00B45C77"/>
    <w:rsid w:val="00B611DE"/>
    <w:rsid w:val="00B8200A"/>
    <w:rsid w:val="00B87A11"/>
    <w:rsid w:val="00B925AC"/>
    <w:rsid w:val="00BA7F5A"/>
    <w:rsid w:val="00BD20EB"/>
    <w:rsid w:val="00BE3866"/>
    <w:rsid w:val="00BE6487"/>
    <w:rsid w:val="00BF3C93"/>
    <w:rsid w:val="00C12BEA"/>
    <w:rsid w:val="00C17441"/>
    <w:rsid w:val="00C200CC"/>
    <w:rsid w:val="00C23C53"/>
    <w:rsid w:val="00C45ED8"/>
    <w:rsid w:val="00C47F49"/>
    <w:rsid w:val="00C564DD"/>
    <w:rsid w:val="00C56876"/>
    <w:rsid w:val="00C76C22"/>
    <w:rsid w:val="00C80238"/>
    <w:rsid w:val="00C961B9"/>
    <w:rsid w:val="00CA0D49"/>
    <w:rsid w:val="00CA5823"/>
    <w:rsid w:val="00CD1B06"/>
    <w:rsid w:val="00CD729A"/>
    <w:rsid w:val="00D0724B"/>
    <w:rsid w:val="00D1147C"/>
    <w:rsid w:val="00D13FAE"/>
    <w:rsid w:val="00D17941"/>
    <w:rsid w:val="00D2016D"/>
    <w:rsid w:val="00D22FD6"/>
    <w:rsid w:val="00D2317C"/>
    <w:rsid w:val="00D266E7"/>
    <w:rsid w:val="00D267E4"/>
    <w:rsid w:val="00D26F66"/>
    <w:rsid w:val="00D3091B"/>
    <w:rsid w:val="00D34532"/>
    <w:rsid w:val="00D35AD6"/>
    <w:rsid w:val="00D374B8"/>
    <w:rsid w:val="00D37F39"/>
    <w:rsid w:val="00D47412"/>
    <w:rsid w:val="00D5516F"/>
    <w:rsid w:val="00D83DF8"/>
    <w:rsid w:val="00D911DC"/>
    <w:rsid w:val="00D92E8E"/>
    <w:rsid w:val="00DE1B7C"/>
    <w:rsid w:val="00DE3330"/>
    <w:rsid w:val="00DE7592"/>
    <w:rsid w:val="00DF0172"/>
    <w:rsid w:val="00DF2AAC"/>
    <w:rsid w:val="00E01B2C"/>
    <w:rsid w:val="00E10BD0"/>
    <w:rsid w:val="00E21043"/>
    <w:rsid w:val="00E23B03"/>
    <w:rsid w:val="00E245E4"/>
    <w:rsid w:val="00E36CDD"/>
    <w:rsid w:val="00E454E2"/>
    <w:rsid w:val="00E46EE8"/>
    <w:rsid w:val="00E609F9"/>
    <w:rsid w:val="00E60F7B"/>
    <w:rsid w:val="00E71F47"/>
    <w:rsid w:val="00E9427F"/>
    <w:rsid w:val="00EA529E"/>
    <w:rsid w:val="00ED5A0E"/>
    <w:rsid w:val="00EE4D83"/>
    <w:rsid w:val="00F06AFB"/>
    <w:rsid w:val="00F10550"/>
    <w:rsid w:val="00F22692"/>
    <w:rsid w:val="00F3073C"/>
    <w:rsid w:val="00F40AFF"/>
    <w:rsid w:val="00F43B9E"/>
    <w:rsid w:val="00F46D9F"/>
    <w:rsid w:val="00F5546D"/>
    <w:rsid w:val="00F57119"/>
    <w:rsid w:val="00F8181F"/>
    <w:rsid w:val="00F96FFA"/>
    <w:rsid w:val="00F97628"/>
    <w:rsid w:val="00FA6B8C"/>
    <w:rsid w:val="00FB5B1C"/>
    <w:rsid w:val="00FC0D72"/>
    <w:rsid w:val="00FC3ED4"/>
    <w:rsid w:val="00FC638B"/>
    <w:rsid w:val="00FD04C4"/>
    <w:rsid w:val="00FE29C0"/>
    <w:rsid w:val="00FE29D6"/>
    <w:rsid w:val="00FF0C19"/>
    <w:rsid w:val="00FF3C20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docId w15:val="{286BB21D-CC2D-4B1C-A3ED-652C0B97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qFormat/>
    <w:rsid w:val="00D2016D"/>
    <w:pPr>
      <w:keepNext/>
      <w:outlineLvl w:val="1"/>
    </w:pPr>
    <w:rPr>
      <w:rFonts w:ascii="Arial" w:hAnsi="Arial" w:cs="Arial"/>
      <w:b/>
      <w:bCs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46D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46D9F"/>
    <w:rPr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F46D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46D9F"/>
    <w:rPr>
      <w:sz w:val="24"/>
      <w:szCs w:val="24"/>
      <w:lang w:val="en-GB" w:eastAsia="en-GB"/>
    </w:rPr>
  </w:style>
  <w:style w:type="table" w:styleId="TableGrid">
    <w:name w:val="Table Grid"/>
    <w:basedOn w:val="TableNormal"/>
    <w:rsid w:val="00F46D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147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0219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1972"/>
    <w:rPr>
      <w:rFonts w:ascii="Segoe UI" w:hAnsi="Segoe UI" w:cs="Segoe UI"/>
      <w:sz w:val="18"/>
      <w:szCs w:val="18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2F2AC1"/>
    <w:rPr>
      <w:color w:val="808080"/>
    </w:rPr>
  </w:style>
  <w:style w:type="character" w:customStyle="1" w:styleId="Heading2Char">
    <w:name w:val="Heading 2 Char"/>
    <w:basedOn w:val="DefaultParagraphFont"/>
    <w:link w:val="Heading2"/>
    <w:rsid w:val="00D2016D"/>
    <w:rPr>
      <w:rFonts w:ascii="Arial" w:hAnsi="Arial" w:cs="Arial"/>
      <w:b/>
      <w:bCs/>
      <w:sz w:val="24"/>
      <w:szCs w:val="24"/>
      <w:lang w:val="en-AU" w:eastAsia="en-US"/>
    </w:rPr>
  </w:style>
  <w:style w:type="paragraph" w:styleId="NormalWeb">
    <w:name w:val="Normal (Web)"/>
    <w:basedOn w:val="Normal"/>
    <w:uiPriority w:val="99"/>
    <w:semiHidden/>
    <w:unhideWhenUsed/>
    <w:rsid w:val="00475DCD"/>
    <w:pPr>
      <w:spacing w:before="100" w:beforeAutospacing="1" w:after="100" w:afterAutospacing="1"/>
    </w:pPr>
    <w:rPr>
      <w:rFonts w:eastAsiaTheme="minorEastAsia"/>
      <w:lang w:val="en-NZ"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0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3346C78D.dotm</Template>
  <TotalTime>1086</TotalTime>
  <Pages>10</Pages>
  <Words>2174</Words>
  <Characters>12396</Characters>
  <Application>Microsoft Office Word</Application>
  <DocSecurity>8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WS3</dc:creator>
  <cp:lastModifiedBy>Kayla Wilson</cp:lastModifiedBy>
  <cp:revision>56</cp:revision>
  <cp:lastPrinted>2017-03-17T02:36:00Z</cp:lastPrinted>
  <dcterms:created xsi:type="dcterms:W3CDTF">2017-02-19T20:17:00Z</dcterms:created>
  <dcterms:modified xsi:type="dcterms:W3CDTF">2017-05-30T21:57:00Z</dcterms:modified>
</cp:coreProperties>
</file>