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AB5" w:rsidRDefault="002D06C5">
      <w:pPr>
        <w:rPr>
          <w:b/>
        </w:rPr>
      </w:pPr>
      <w:r>
        <w:rPr>
          <w:b/>
        </w:rPr>
        <w:t>LEVEL 2 WHEELED MOBILITY AND</w:t>
      </w:r>
      <w:r w:rsidR="008D40DD">
        <w:rPr>
          <w:b/>
        </w:rPr>
        <w:t xml:space="preserve"> POSTURAL MANAGEMENT CASE STUDY</w:t>
      </w:r>
      <w:r w:rsidR="00730077">
        <w:rPr>
          <w:b/>
        </w:rPr>
        <w:t xml:space="preserve"> - </w:t>
      </w:r>
      <w:r w:rsidR="001F1AB5">
        <w:rPr>
          <w:b/>
        </w:rPr>
        <w:t>TRIAL OUTCOME</w:t>
      </w:r>
      <w:r w:rsidR="00730077">
        <w:rPr>
          <w:b/>
        </w:rPr>
        <w:t xml:space="preserve"> &amp; TRAINING PLAN</w:t>
      </w:r>
    </w:p>
    <w:p w:rsidR="00220A7F" w:rsidRPr="001F1AB5" w:rsidRDefault="00730077">
      <w:pPr>
        <w:rPr>
          <w:b/>
        </w:rPr>
      </w:pPr>
      <w:r>
        <w:t>Options trialled or considered should reflect the equipment parameters and goals identified in the assessment form</w:t>
      </w:r>
      <w:r w:rsidR="0074610E">
        <w:t>. It is important to include options that were considered, even if not trialled due to re-issue/panel equipment being available, in order to demonstrate product knowledge &amp; scripting options, and the ability to utilise adjustable components to individualise solutions.</w:t>
      </w:r>
      <w:r w:rsidR="00FE4D96" w:rsidRPr="001F1AB5">
        <w:t xml:space="preserve">   </w:t>
      </w:r>
      <w:r w:rsidR="00FE4D96" w:rsidRPr="001F1AB5">
        <w:rPr>
          <w:b/>
        </w:rPr>
        <w:t xml:space="preserve">                                     </w:t>
      </w:r>
      <w:r w:rsidR="002D06C5" w:rsidRPr="001F1AB5">
        <w:rPr>
          <w:b/>
        </w:rPr>
        <w:t xml:space="preserve">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5"/>
        <w:gridCol w:w="9072"/>
      </w:tblGrid>
      <w:tr w:rsidR="001F1AB5" w:rsidRPr="009F2BAC" w:rsidTr="00210C36">
        <w:tc>
          <w:tcPr>
            <w:tcW w:w="4815" w:type="dxa"/>
            <w:shd w:val="clear" w:color="auto" w:fill="F2F2F2" w:themeFill="background1" w:themeFillShade="F2"/>
            <w:vAlign w:val="center"/>
          </w:tcPr>
          <w:p w:rsidR="00E7615E" w:rsidRDefault="00E7615E" w:rsidP="00BC04CC">
            <w:pPr>
              <w:spacing w:after="0" w:line="240" w:lineRule="auto"/>
              <w:jc w:val="center"/>
              <w:rPr>
                <w:b/>
              </w:rPr>
            </w:pPr>
          </w:p>
          <w:p w:rsidR="001F1AB5" w:rsidRDefault="00E7615E" w:rsidP="00BC04C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b/>
              </w:rPr>
              <w:t>Seating</w:t>
            </w:r>
            <w:r w:rsidR="003D3FA4">
              <w:rPr>
                <w:b/>
              </w:rPr>
              <w:t xml:space="preserve">/positioning </w:t>
            </w:r>
            <w:r>
              <w:rPr>
                <w:b/>
              </w:rPr>
              <w:t>o</w:t>
            </w:r>
            <w:r w:rsidR="001F1AB5" w:rsidRPr="009F2BAC">
              <w:rPr>
                <w:b/>
              </w:rPr>
              <w:t>ptions trialled</w:t>
            </w:r>
            <w:r w:rsidR="001F1AB5">
              <w:rPr>
                <w:b/>
              </w:rPr>
              <w:t xml:space="preserve"> or considered</w:t>
            </w:r>
          </w:p>
          <w:p w:rsidR="001F1AB5" w:rsidRPr="00E7615E" w:rsidRDefault="0074610E" w:rsidP="00BC04C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E7615E">
              <w:rPr>
                <w:i/>
                <w:sz w:val="18"/>
                <w:szCs w:val="18"/>
              </w:rPr>
              <w:t>Include size of equipment</w:t>
            </w:r>
            <w:r w:rsidR="00E7615E" w:rsidRPr="00E7615E">
              <w:rPr>
                <w:i/>
                <w:sz w:val="18"/>
                <w:szCs w:val="18"/>
              </w:rPr>
              <w:t xml:space="preserve"> &amp; positioning accessories</w:t>
            </w:r>
          </w:p>
          <w:p w:rsidR="001F1AB5" w:rsidRPr="001F1AB5" w:rsidRDefault="001F1AB5" w:rsidP="00BC04C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72" w:type="dxa"/>
            <w:shd w:val="clear" w:color="auto" w:fill="F2F2F2" w:themeFill="background1" w:themeFillShade="F2"/>
            <w:vAlign w:val="center"/>
          </w:tcPr>
          <w:p w:rsidR="001F1AB5" w:rsidRDefault="001F1AB5" w:rsidP="00BC04CC">
            <w:pPr>
              <w:spacing w:after="0" w:line="240" w:lineRule="auto"/>
              <w:jc w:val="center"/>
              <w:rPr>
                <w:b/>
              </w:rPr>
            </w:pPr>
            <w:r w:rsidRPr="009F2BAC">
              <w:rPr>
                <w:b/>
              </w:rPr>
              <w:t>Trial Outcome</w:t>
            </w:r>
          </w:p>
          <w:p w:rsidR="00E7615E" w:rsidRPr="00E7615E" w:rsidRDefault="00A248ED" w:rsidP="00A248ED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How </w:t>
            </w:r>
            <w:r w:rsidR="00E7615E">
              <w:rPr>
                <w:i/>
                <w:sz w:val="18"/>
                <w:szCs w:val="18"/>
              </w:rPr>
              <w:t>did the equipment meet client need, what changes</w:t>
            </w:r>
            <w:r>
              <w:rPr>
                <w:i/>
                <w:sz w:val="18"/>
                <w:szCs w:val="18"/>
              </w:rPr>
              <w:t>/adjustments</w:t>
            </w:r>
            <w:r w:rsidR="00E7615E">
              <w:rPr>
                <w:i/>
                <w:sz w:val="18"/>
                <w:szCs w:val="18"/>
              </w:rPr>
              <w:t xml:space="preserve"> were required</w:t>
            </w:r>
            <w:r>
              <w:rPr>
                <w:i/>
                <w:sz w:val="18"/>
                <w:szCs w:val="18"/>
              </w:rPr>
              <w:t>?</w:t>
            </w:r>
            <w:r w:rsidR="006D1FB5">
              <w:rPr>
                <w:i/>
                <w:sz w:val="18"/>
                <w:szCs w:val="18"/>
              </w:rPr>
              <w:t xml:space="preserve"> </w:t>
            </w:r>
          </w:p>
        </w:tc>
      </w:tr>
      <w:tr w:rsidR="001F1AB5" w:rsidRPr="009F2BAC" w:rsidTr="00210C36">
        <w:tc>
          <w:tcPr>
            <w:tcW w:w="4815" w:type="dxa"/>
          </w:tcPr>
          <w:p w:rsidR="001F1AB5" w:rsidRPr="009F2BAC" w:rsidRDefault="001F1AB5" w:rsidP="009F2BAC">
            <w:pPr>
              <w:spacing w:after="0" w:line="240" w:lineRule="auto"/>
              <w:rPr>
                <w:b/>
              </w:rPr>
            </w:pPr>
            <w:permStart w:id="759696892" w:edGrp="everyone"/>
            <w:permEnd w:id="759696892"/>
          </w:p>
        </w:tc>
        <w:tc>
          <w:tcPr>
            <w:tcW w:w="9072" w:type="dxa"/>
          </w:tcPr>
          <w:p w:rsidR="001F1AB5" w:rsidRDefault="001F1AB5" w:rsidP="009F2BAC">
            <w:pPr>
              <w:spacing w:after="0" w:line="240" w:lineRule="auto"/>
              <w:rPr>
                <w:b/>
              </w:rPr>
            </w:pPr>
            <w:permStart w:id="1625773994" w:edGrp="everyone"/>
            <w:permEnd w:id="1625773994"/>
          </w:p>
          <w:p w:rsidR="00870C30" w:rsidRPr="009F2BAC" w:rsidRDefault="00870C30" w:rsidP="003E3440">
            <w:pPr>
              <w:spacing w:after="0" w:line="240" w:lineRule="auto"/>
              <w:rPr>
                <w:b/>
              </w:rPr>
            </w:pPr>
          </w:p>
        </w:tc>
      </w:tr>
      <w:tr w:rsidR="001F1AB5" w:rsidRPr="009F2BAC" w:rsidTr="00210C36">
        <w:tc>
          <w:tcPr>
            <w:tcW w:w="4815" w:type="dxa"/>
            <w:shd w:val="clear" w:color="auto" w:fill="F2F2F2" w:themeFill="background1" w:themeFillShade="F2"/>
            <w:vAlign w:val="center"/>
          </w:tcPr>
          <w:p w:rsidR="001F1AB5" w:rsidRDefault="00E7615E" w:rsidP="00E761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Mobility base o</w:t>
            </w:r>
            <w:r w:rsidR="001F1AB5" w:rsidRPr="009F2BAC">
              <w:rPr>
                <w:b/>
              </w:rPr>
              <w:t>ptions trialled</w:t>
            </w:r>
            <w:r w:rsidR="001F1AB5">
              <w:rPr>
                <w:b/>
              </w:rPr>
              <w:t xml:space="preserve"> or considered</w:t>
            </w:r>
          </w:p>
          <w:p w:rsidR="00A248ED" w:rsidRPr="00A248ED" w:rsidRDefault="00A248ED" w:rsidP="00E7615E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Include s</w:t>
            </w:r>
            <w:r w:rsidR="00DF0DCA">
              <w:rPr>
                <w:i/>
                <w:sz w:val="18"/>
                <w:szCs w:val="18"/>
              </w:rPr>
              <w:t>ize of equipment &amp; features e.g. 80 degree front angle, seat elevate</w:t>
            </w:r>
          </w:p>
        </w:tc>
        <w:tc>
          <w:tcPr>
            <w:tcW w:w="9072" w:type="dxa"/>
            <w:shd w:val="clear" w:color="auto" w:fill="F2F2F2" w:themeFill="background1" w:themeFillShade="F2"/>
            <w:vAlign w:val="center"/>
          </w:tcPr>
          <w:p w:rsidR="001F1AB5" w:rsidRDefault="001F1AB5" w:rsidP="00BC04CC">
            <w:pPr>
              <w:spacing w:after="0" w:line="240" w:lineRule="auto"/>
              <w:jc w:val="center"/>
              <w:rPr>
                <w:b/>
              </w:rPr>
            </w:pPr>
            <w:r w:rsidRPr="009F2BAC">
              <w:rPr>
                <w:b/>
              </w:rPr>
              <w:t>Trial Outcome</w:t>
            </w:r>
          </w:p>
          <w:p w:rsidR="00DF0DCA" w:rsidRPr="00DF0DCA" w:rsidRDefault="00DF0DCA" w:rsidP="00BC04C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How did the equipment meet client need, what decisions did you make with the client during the scripting process &amp; why? Include </w:t>
            </w:r>
            <w:r w:rsidR="00D63CCA">
              <w:rPr>
                <w:i/>
                <w:sz w:val="18"/>
                <w:szCs w:val="18"/>
              </w:rPr>
              <w:t>individual configuration and programming requirements if applicable.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</w:tr>
      <w:tr w:rsidR="001F1AB5" w:rsidRPr="009F2BAC" w:rsidTr="00210C36">
        <w:tc>
          <w:tcPr>
            <w:tcW w:w="4815" w:type="dxa"/>
          </w:tcPr>
          <w:p w:rsidR="001F1AB5" w:rsidRPr="009F2BAC" w:rsidRDefault="001F1AB5" w:rsidP="009F2BAC">
            <w:pPr>
              <w:spacing w:after="0" w:line="240" w:lineRule="auto"/>
              <w:rPr>
                <w:b/>
              </w:rPr>
            </w:pPr>
            <w:permStart w:id="899631633" w:edGrp="everyone"/>
            <w:permEnd w:id="899631633"/>
          </w:p>
        </w:tc>
        <w:tc>
          <w:tcPr>
            <w:tcW w:w="9072" w:type="dxa"/>
          </w:tcPr>
          <w:p w:rsidR="001F1AB5" w:rsidRDefault="001F1AB5" w:rsidP="009F2BAC">
            <w:pPr>
              <w:spacing w:after="0" w:line="240" w:lineRule="auto"/>
              <w:rPr>
                <w:b/>
              </w:rPr>
            </w:pPr>
            <w:permStart w:id="2113749319" w:edGrp="everyone"/>
            <w:permEnd w:id="2113749319"/>
          </w:p>
          <w:p w:rsidR="00870C30" w:rsidRDefault="00870C30" w:rsidP="009F2BAC">
            <w:pPr>
              <w:spacing w:after="0" w:line="240" w:lineRule="auto"/>
              <w:rPr>
                <w:b/>
              </w:rPr>
            </w:pPr>
          </w:p>
          <w:p w:rsidR="00870C30" w:rsidRPr="009F2BAC" w:rsidRDefault="00870C30" w:rsidP="009F2BAC">
            <w:pPr>
              <w:spacing w:after="0" w:line="240" w:lineRule="auto"/>
              <w:rPr>
                <w:b/>
              </w:rPr>
            </w:pPr>
          </w:p>
        </w:tc>
      </w:tr>
      <w:tr w:rsidR="00465A80" w:rsidRPr="00C94287" w:rsidTr="00210C36">
        <w:tc>
          <w:tcPr>
            <w:tcW w:w="4815" w:type="dxa"/>
            <w:shd w:val="clear" w:color="auto" w:fill="F2F2F2" w:themeFill="background1" w:themeFillShade="F2"/>
            <w:vAlign w:val="center"/>
          </w:tcPr>
          <w:p w:rsidR="00465A80" w:rsidRPr="00465A80" w:rsidRDefault="00210C36" w:rsidP="00BC04CC">
            <w:pPr>
              <w:spacing w:before="120" w:after="120" w:line="240" w:lineRule="auto"/>
              <w:jc w:val="center"/>
            </w:pPr>
            <w:r>
              <w:rPr>
                <w:b/>
              </w:rPr>
              <w:t>Recommended option and rationale for c</w:t>
            </w:r>
            <w:r w:rsidR="00465A80" w:rsidRPr="00C94287">
              <w:rPr>
                <w:b/>
              </w:rPr>
              <w:t>hoice</w:t>
            </w:r>
          </w:p>
        </w:tc>
        <w:tc>
          <w:tcPr>
            <w:tcW w:w="9072" w:type="dxa"/>
            <w:shd w:val="clear" w:color="auto" w:fill="F2F2F2" w:themeFill="background1" w:themeFillShade="F2"/>
            <w:vAlign w:val="center"/>
          </w:tcPr>
          <w:p w:rsidR="00465A80" w:rsidRPr="00C94287" w:rsidRDefault="00465A80" w:rsidP="00BC04CC">
            <w:pPr>
              <w:spacing w:before="120" w:after="120" w:line="240" w:lineRule="auto"/>
              <w:jc w:val="center"/>
              <w:rPr>
                <w:b/>
              </w:rPr>
            </w:pPr>
            <w:r w:rsidRPr="00C94287">
              <w:rPr>
                <w:b/>
              </w:rPr>
              <w:t>What was changed or achieved through intervention? Were goals met?</w:t>
            </w:r>
          </w:p>
        </w:tc>
      </w:tr>
      <w:tr w:rsidR="00465A80" w:rsidRPr="00C94287" w:rsidTr="00210C36">
        <w:tc>
          <w:tcPr>
            <w:tcW w:w="4815" w:type="dxa"/>
            <w:tcBorders>
              <w:bottom w:val="single" w:sz="4" w:space="0" w:color="000000"/>
            </w:tcBorders>
          </w:tcPr>
          <w:p w:rsidR="003D3FA4" w:rsidRPr="00C94287" w:rsidRDefault="003D3FA4">
            <w:pPr>
              <w:rPr>
                <w:b/>
              </w:rPr>
            </w:pPr>
            <w:permStart w:id="1595879962" w:edGrp="everyone"/>
            <w:permEnd w:id="1595879962"/>
          </w:p>
        </w:tc>
        <w:tc>
          <w:tcPr>
            <w:tcW w:w="9072" w:type="dxa"/>
            <w:tcBorders>
              <w:bottom w:val="single" w:sz="4" w:space="0" w:color="000000"/>
            </w:tcBorders>
          </w:tcPr>
          <w:p w:rsidR="00465A80" w:rsidRPr="00C94287" w:rsidRDefault="00465A80">
            <w:pPr>
              <w:rPr>
                <w:b/>
              </w:rPr>
            </w:pPr>
            <w:permStart w:id="625178469" w:edGrp="everyone"/>
            <w:permEnd w:id="625178469"/>
          </w:p>
        </w:tc>
      </w:tr>
      <w:tr w:rsidR="00870C30" w:rsidRPr="00C94287" w:rsidTr="003D3FA4">
        <w:tc>
          <w:tcPr>
            <w:tcW w:w="138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70C30" w:rsidRPr="00870C30" w:rsidRDefault="00870C30" w:rsidP="00870C30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 xml:space="preserve">Training plan: </w:t>
            </w:r>
            <w:r w:rsidRPr="00870C30">
              <w:rPr>
                <w:i/>
                <w:sz w:val="18"/>
                <w:szCs w:val="18"/>
              </w:rPr>
              <w:t xml:space="preserve">How did you ensure the safe and functional use of the solution? Attach any documentation written by the assessor for the person and/or their </w:t>
            </w:r>
            <w:proofErr w:type="spellStart"/>
            <w:r w:rsidRPr="00870C30">
              <w:rPr>
                <w:i/>
                <w:sz w:val="18"/>
                <w:szCs w:val="18"/>
              </w:rPr>
              <w:t>carers</w:t>
            </w:r>
            <w:proofErr w:type="spellEnd"/>
            <w:r w:rsidRPr="00870C30">
              <w:rPr>
                <w:i/>
                <w:sz w:val="18"/>
                <w:szCs w:val="18"/>
              </w:rPr>
              <w:t>.</w:t>
            </w:r>
          </w:p>
        </w:tc>
      </w:tr>
      <w:tr w:rsidR="003D3FA4" w:rsidRPr="00C94287" w:rsidTr="003D3FA4">
        <w:tc>
          <w:tcPr>
            <w:tcW w:w="13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3FA4" w:rsidRDefault="003D3FA4" w:rsidP="00870C30">
            <w:pPr>
              <w:rPr>
                <w:b/>
              </w:rPr>
            </w:pPr>
            <w:permStart w:id="20594241" w:edGrp="everyone"/>
            <w:permEnd w:id="20594241"/>
          </w:p>
        </w:tc>
      </w:tr>
      <w:tr w:rsidR="003D3FA4" w:rsidRPr="00C94287" w:rsidTr="003D3FA4">
        <w:tc>
          <w:tcPr>
            <w:tcW w:w="138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3D3FA4" w:rsidRDefault="003D3FA4" w:rsidP="003D3FA4">
            <w:pPr>
              <w:rPr>
                <w:b/>
              </w:rPr>
            </w:pPr>
            <w:r>
              <w:rPr>
                <w:b/>
              </w:rPr>
              <w:t>Other concerns/considerations including r</w:t>
            </w:r>
            <w:r w:rsidRPr="003D3FA4">
              <w:rPr>
                <w:b/>
                <w:shd w:val="clear" w:color="auto" w:fill="F2F2F2" w:themeFill="background1" w:themeFillShade="F2"/>
              </w:rPr>
              <w:t>eferra</w:t>
            </w:r>
            <w:r>
              <w:rPr>
                <w:b/>
              </w:rPr>
              <w:t>l to other services:</w:t>
            </w:r>
          </w:p>
        </w:tc>
      </w:tr>
      <w:tr w:rsidR="003D3FA4" w:rsidRPr="00C94287" w:rsidTr="003D3FA4">
        <w:tc>
          <w:tcPr>
            <w:tcW w:w="13887" w:type="dxa"/>
            <w:gridSpan w:val="2"/>
            <w:tcBorders>
              <w:top w:val="single" w:sz="4" w:space="0" w:color="auto"/>
            </w:tcBorders>
          </w:tcPr>
          <w:p w:rsidR="003D3FA4" w:rsidRDefault="003D3FA4" w:rsidP="003D3FA4">
            <w:pPr>
              <w:rPr>
                <w:b/>
              </w:rPr>
            </w:pPr>
            <w:bookmarkStart w:id="0" w:name="_GoBack"/>
            <w:bookmarkEnd w:id="0"/>
            <w:permStart w:id="1976052251" w:edGrp="everyone"/>
            <w:permEnd w:id="1976052251"/>
          </w:p>
        </w:tc>
      </w:tr>
    </w:tbl>
    <w:p w:rsidR="00465A80" w:rsidRDefault="00465A80">
      <w:pPr>
        <w:rPr>
          <w:b/>
        </w:rPr>
      </w:pPr>
    </w:p>
    <w:sectPr w:rsidR="00465A80" w:rsidSect="00375DC9">
      <w:foot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6E6" w:rsidRDefault="002C26E6" w:rsidP="00465A80">
      <w:pPr>
        <w:spacing w:after="0" w:line="240" w:lineRule="auto"/>
      </w:pPr>
      <w:r>
        <w:separator/>
      </w:r>
    </w:p>
  </w:endnote>
  <w:endnote w:type="continuationSeparator" w:id="0">
    <w:p w:rsidR="002C26E6" w:rsidRDefault="002C26E6" w:rsidP="00465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80" w:rsidRDefault="00210C36">
    <w:pPr>
      <w:pStyle w:val="Footer"/>
    </w:pPr>
    <w:r>
      <w:t>Seating To Go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6E6" w:rsidRDefault="002C26E6" w:rsidP="00465A80">
      <w:pPr>
        <w:spacing w:after="0" w:line="240" w:lineRule="auto"/>
      </w:pPr>
      <w:r>
        <w:separator/>
      </w:r>
    </w:p>
  </w:footnote>
  <w:footnote w:type="continuationSeparator" w:id="0">
    <w:p w:rsidR="002C26E6" w:rsidRDefault="002C26E6" w:rsidP="00465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9lF184VrkhzL/vNYByBpzC7XmxAz5pCgQcV4pcfXaevjuRjQV13jDxU5rEZGzBSIZeEbYbbdi4DQVf+cJxnIw==" w:salt="uMsv+zJPo/IBoT8p7XcyjA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6E6"/>
    <w:rsid w:val="00112CA6"/>
    <w:rsid w:val="00187A0B"/>
    <w:rsid w:val="001F1AB5"/>
    <w:rsid w:val="00210C36"/>
    <w:rsid w:val="00220A7F"/>
    <w:rsid w:val="00242F49"/>
    <w:rsid w:val="002B3F21"/>
    <w:rsid w:val="002C26E6"/>
    <w:rsid w:val="002D06C5"/>
    <w:rsid w:val="00375DC9"/>
    <w:rsid w:val="003D3FA4"/>
    <w:rsid w:val="003E3440"/>
    <w:rsid w:val="00432145"/>
    <w:rsid w:val="00445973"/>
    <w:rsid w:val="00465A80"/>
    <w:rsid w:val="004B1275"/>
    <w:rsid w:val="0052270A"/>
    <w:rsid w:val="00537414"/>
    <w:rsid w:val="005B2C8F"/>
    <w:rsid w:val="0061652B"/>
    <w:rsid w:val="00675487"/>
    <w:rsid w:val="006D1FB5"/>
    <w:rsid w:val="006F778F"/>
    <w:rsid w:val="00730077"/>
    <w:rsid w:val="0074610E"/>
    <w:rsid w:val="00791C3D"/>
    <w:rsid w:val="00870C30"/>
    <w:rsid w:val="008D40DD"/>
    <w:rsid w:val="009019B6"/>
    <w:rsid w:val="009F2BAC"/>
    <w:rsid w:val="00A248ED"/>
    <w:rsid w:val="00AA26C7"/>
    <w:rsid w:val="00AD6C1B"/>
    <w:rsid w:val="00BC04CC"/>
    <w:rsid w:val="00C22356"/>
    <w:rsid w:val="00C76879"/>
    <w:rsid w:val="00C94287"/>
    <w:rsid w:val="00CA2791"/>
    <w:rsid w:val="00D63CCA"/>
    <w:rsid w:val="00DF0DCA"/>
    <w:rsid w:val="00E436FD"/>
    <w:rsid w:val="00E7615E"/>
    <w:rsid w:val="00FB1573"/>
    <w:rsid w:val="00FE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856C39-F3E1-4C6D-AB8C-4E93A2C9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C1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5D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465A8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465A8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65A8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65A8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3346C78D.dotm</Template>
  <TotalTime>44</TotalTime>
  <Pages>1</Pages>
  <Words>215</Words>
  <Characters>1227</Characters>
  <Application>Microsoft Office Word</Application>
  <DocSecurity>8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Debbie</dc:creator>
  <cp:lastModifiedBy>Kayla Wilson</cp:lastModifiedBy>
  <cp:revision>4</cp:revision>
  <dcterms:created xsi:type="dcterms:W3CDTF">2017-05-30T05:28:00Z</dcterms:created>
  <dcterms:modified xsi:type="dcterms:W3CDTF">2017-05-30T22:24:00Z</dcterms:modified>
</cp:coreProperties>
</file>