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0CC" w:rsidRPr="00857FF1" w:rsidRDefault="001370CC">
      <w:pPr>
        <w:rPr>
          <w:b/>
          <w:sz w:val="32"/>
        </w:rPr>
      </w:pPr>
      <w:r w:rsidRPr="00857FF1">
        <w:rPr>
          <w:b/>
          <w:sz w:val="32"/>
        </w:rPr>
        <w:t xml:space="preserve">PRIVATE </w:t>
      </w:r>
      <w:r w:rsidR="000B3B1B">
        <w:rPr>
          <w:b/>
          <w:sz w:val="32"/>
        </w:rPr>
        <w:t>TRAINING REQUEST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3918"/>
      </w:tblGrid>
      <w:tr w:rsidR="00B4454D" w:rsidTr="00906FEB">
        <w:tc>
          <w:tcPr>
            <w:tcW w:w="9016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:rsidR="00B4454D" w:rsidRPr="00E03DA7" w:rsidRDefault="00B4454D" w:rsidP="00857FF1">
            <w:pPr>
              <w:spacing w:line="276" w:lineRule="auto"/>
              <w:rPr>
                <w:b/>
              </w:rPr>
            </w:pPr>
            <w:r w:rsidRPr="00857FF1">
              <w:rPr>
                <w:b/>
                <w:color w:val="FFFFFF" w:themeColor="background1"/>
                <w:sz w:val="24"/>
              </w:rPr>
              <w:t>YOUR DETAILS:</w:t>
            </w:r>
          </w:p>
        </w:tc>
      </w:tr>
      <w:tr w:rsidR="00B4454D" w:rsidTr="00906FEB">
        <w:tc>
          <w:tcPr>
            <w:tcW w:w="9016" w:type="dxa"/>
            <w:gridSpan w:val="2"/>
            <w:tcBorders>
              <w:bottom w:val="nil"/>
            </w:tcBorders>
          </w:tcPr>
          <w:p w:rsidR="00B4454D" w:rsidRPr="00E03DA7" w:rsidRDefault="00B4454D" w:rsidP="007D68C5">
            <w:pPr>
              <w:spacing w:line="360" w:lineRule="auto"/>
              <w:rPr>
                <w:b/>
              </w:rPr>
            </w:pPr>
            <w:r w:rsidRPr="00E03DA7">
              <w:rPr>
                <w:b/>
              </w:rPr>
              <w:t>Service Provider:</w:t>
            </w:r>
            <w:r w:rsidR="00665E09">
              <w:rPr>
                <w:b/>
              </w:rPr>
              <w:t xml:space="preserve"> </w:t>
            </w:r>
            <w:permStart w:id="1864978846" w:edGrp="everyone"/>
            <w:r w:rsidR="00665E09">
              <w:rPr>
                <w:b/>
              </w:rPr>
              <w:t xml:space="preserve">       </w:t>
            </w:r>
            <w:permEnd w:id="1864978846"/>
          </w:p>
        </w:tc>
      </w:tr>
      <w:tr w:rsidR="001370CC" w:rsidTr="0003559F"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70CC" w:rsidRPr="00E03DA7" w:rsidRDefault="00637916" w:rsidP="007D68C5">
            <w:pPr>
              <w:spacing w:line="360" w:lineRule="auto"/>
              <w:rPr>
                <w:b/>
              </w:rPr>
            </w:pPr>
            <w:r w:rsidRPr="00E03DA7">
              <w:rPr>
                <w:b/>
              </w:rPr>
              <w:t>Your name:</w:t>
            </w:r>
            <w:r w:rsidR="00665E09">
              <w:rPr>
                <w:b/>
              </w:rPr>
              <w:t xml:space="preserve">  </w:t>
            </w:r>
            <w:permStart w:id="1436367310" w:edGrp="everyone"/>
            <w:r w:rsidR="00665E09">
              <w:rPr>
                <w:b/>
              </w:rPr>
              <w:t xml:space="preserve">        </w:t>
            </w:r>
            <w:permEnd w:id="1436367310"/>
          </w:p>
        </w:tc>
        <w:tc>
          <w:tcPr>
            <w:tcW w:w="39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70CC" w:rsidRPr="00E03DA7" w:rsidRDefault="00637916" w:rsidP="007D68C5">
            <w:pPr>
              <w:spacing w:line="360" w:lineRule="auto"/>
              <w:rPr>
                <w:b/>
              </w:rPr>
            </w:pPr>
            <w:r w:rsidRPr="00E03DA7">
              <w:rPr>
                <w:b/>
              </w:rPr>
              <w:t>Position:</w:t>
            </w:r>
            <w:r w:rsidR="00665E09">
              <w:rPr>
                <w:b/>
              </w:rPr>
              <w:t xml:space="preserve">  </w:t>
            </w:r>
            <w:permStart w:id="742995134" w:edGrp="everyone"/>
            <w:r w:rsidR="00665E09">
              <w:rPr>
                <w:b/>
              </w:rPr>
              <w:t xml:space="preserve">   </w:t>
            </w:r>
            <w:r w:rsidR="00CF6BD7">
              <w:rPr>
                <w:b/>
              </w:rPr>
              <w:t xml:space="preserve"> </w:t>
            </w:r>
            <w:r w:rsidR="00665E09">
              <w:rPr>
                <w:b/>
              </w:rPr>
              <w:t xml:space="preserve">   </w:t>
            </w:r>
            <w:permEnd w:id="742995134"/>
          </w:p>
        </w:tc>
      </w:tr>
      <w:tr w:rsidR="001370CC" w:rsidTr="0003559F"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370CC" w:rsidRPr="00E03DA7" w:rsidRDefault="00637916" w:rsidP="007D68C5">
            <w:pPr>
              <w:spacing w:line="360" w:lineRule="auto"/>
              <w:rPr>
                <w:b/>
              </w:rPr>
            </w:pPr>
            <w:r w:rsidRPr="00E03DA7">
              <w:rPr>
                <w:b/>
              </w:rPr>
              <w:t>Email:</w:t>
            </w:r>
            <w:r w:rsidR="00665E09">
              <w:rPr>
                <w:b/>
              </w:rPr>
              <w:t xml:space="preserve">  </w:t>
            </w:r>
            <w:permStart w:id="1566579749" w:edGrp="everyone"/>
            <w:r w:rsidR="00665E09">
              <w:rPr>
                <w:b/>
              </w:rPr>
              <w:t xml:space="preserve">       </w:t>
            </w:r>
            <w:permEnd w:id="1566579749"/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0CC" w:rsidRPr="00E03DA7" w:rsidRDefault="00637916" w:rsidP="007D68C5">
            <w:pPr>
              <w:spacing w:line="360" w:lineRule="auto"/>
              <w:rPr>
                <w:b/>
              </w:rPr>
            </w:pPr>
            <w:r w:rsidRPr="00E03DA7">
              <w:rPr>
                <w:b/>
              </w:rPr>
              <w:t>Phone:</w:t>
            </w:r>
            <w:r w:rsidR="00665E09">
              <w:rPr>
                <w:b/>
              </w:rPr>
              <w:t xml:space="preserve"> </w:t>
            </w:r>
            <w:permStart w:id="1206547512" w:edGrp="everyone"/>
            <w:r w:rsidR="00665E09">
              <w:rPr>
                <w:b/>
              </w:rPr>
              <w:t xml:space="preserve">     </w:t>
            </w:r>
            <w:r w:rsidR="00CF6BD7">
              <w:rPr>
                <w:b/>
              </w:rPr>
              <w:t xml:space="preserve"> </w:t>
            </w:r>
            <w:r w:rsidR="00665E09">
              <w:rPr>
                <w:b/>
              </w:rPr>
              <w:t xml:space="preserve"> </w:t>
            </w:r>
            <w:permEnd w:id="1206547512"/>
          </w:p>
        </w:tc>
      </w:tr>
      <w:tr w:rsidR="00B4454D" w:rsidTr="00F638BD">
        <w:tc>
          <w:tcPr>
            <w:tcW w:w="9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</w:tcPr>
          <w:p w:rsidR="00B4454D" w:rsidRPr="00E03DA7" w:rsidRDefault="00B4454D" w:rsidP="00857FF1">
            <w:pPr>
              <w:spacing w:line="276" w:lineRule="auto"/>
              <w:rPr>
                <w:b/>
              </w:rPr>
            </w:pPr>
            <w:r w:rsidRPr="00857FF1">
              <w:rPr>
                <w:b/>
                <w:color w:val="FFFFFF" w:themeColor="background1"/>
                <w:sz w:val="24"/>
              </w:rPr>
              <w:t>TRAINING WORKSHOP REQUESTED:</w:t>
            </w:r>
          </w:p>
        </w:tc>
      </w:tr>
      <w:tr w:rsidR="00EB2F20" w:rsidTr="0003559F">
        <w:trPr>
          <w:trHeight w:val="290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F20" w:rsidRPr="00E03DA7" w:rsidRDefault="00EB2F20" w:rsidP="00857FF1">
            <w:pPr>
              <w:spacing w:line="276" w:lineRule="auto"/>
              <w:rPr>
                <w:b/>
              </w:rPr>
            </w:pPr>
            <w:r w:rsidRPr="00E03DA7">
              <w:rPr>
                <w:b/>
              </w:rPr>
              <w:t>Wheeled Mobility &amp; Postural Management Level 1:</w:t>
            </w:r>
          </w:p>
          <w:p w:rsidR="00EB2F20" w:rsidRDefault="00EB2F20" w:rsidP="00857FF1">
            <w:pPr>
              <w:numPr>
                <w:ilvl w:val="0"/>
                <w:numId w:val="1"/>
              </w:numPr>
              <w:spacing w:line="276" w:lineRule="auto"/>
            </w:pPr>
            <w:r>
              <w:t xml:space="preserve">2 day Non-Complex Wheeled Mobility &amp; Postural Management – </w:t>
            </w:r>
            <w:permStart w:id="1960972571" w:edGrp="everyone"/>
            <w:sdt>
              <w:sdtPr>
                <w:rPr>
                  <w:rFonts w:ascii="MS Gothic" w:eastAsia="MS Gothic" w:hAnsi="MS Gothic"/>
                </w:rPr>
                <w:id w:val="1697585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ermEnd w:id="1960972571"/>
          </w:p>
          <w:p w:rsidR="00EB2F20" w:rsidRDefault="00EB2F20" w:rsidP="00857FF1">
            <w:pPr>
              <w:numPr>
                <w:ilvl w:val="0"/>
                <w:numId w:val="1"/>
              </w:numPr>
              <w:spacing w:line="276" w:lineRule="auto"/>
            </w:pPr>
            <w:r>
              <w:t xml:space="preserve">2 day 24hr Postural Management (Lying) – </w:t>
            </w:r>
            <w:permStart w:id="2028360805" w:edGrp="everyone"/>
            <w:sdt>
              <w:sdtPr>
                <w:rPr>
                  <w:rFonts w:ascii="MS Gothic" w:eastAsia="MS Gothic" w:hAnsi="MS Gothic"/>
                </w:rPr>
                <w:id w:val="2042315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ermEnd w:id="2028360805"/>
          </w:p>
          <w:p w:rsidR="00EB2F20" w:rsidRDefault="00EB2F20" w:rsidP="00857FF1">
            <w:pPr>
              <w:numPr>
                <w:ilvl w:val="0"/>
                <w:numId w:val="1"/>
              </w:numPr>
              <w:spacing w:line="276" w:lineRule="auto"/>
            </w:pPr>
            <w:r>
              <w:t xml:space="preserve">1 day Level 1 Refresher – </w:t>
            </w:r>
            <w:permStart w:id="1744917765" w:edGrp="everyone"/>
            <w:sdt>
              <w:sdtPr>
                <w:id w:val="-1195226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ermEnd w:id="1744917765"/>
          </w:p>
          <w:p w:rsidR="00EB2F20" w:rsidRDefault="00EB2F20" w:rsidP="00857FF1">
            <w:pPr>
              <w:numPr>
                <w:ilvl w:val="0"/>
                <w:numId w:val="1"/>
              </w:numPr>
              <w:spacing w:line="276" w:lineRule="auto"/>
            </w:pPr>
            <w:r>
              <w:t xml:space="preserve">1 day Lying Refresher – </w:t>
            </w:r>
            <w:permStart w:id="453454787" w:edGrp="everyone"/>
            <w:sdt>
              <w:sdtPr>
                <w:id w:val="95575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ermEnd w:id="453454787"/>
          </w:p>
          <w:p w:rsidR="00EB2F20" w:rsidRDefault="00EB2F20" w:rsidP="00857FF1">
            <w:pPr>
              <w:spacing w:line="276" w:lineRule="auto"/>
            </w:pPr>
          </w:p>
          <w:p w:rsidR="00EB2F20" w:rsidRPr="00E03DA7" w:rsidRDefault="00EB2F20" w:rsidP="00857FF1">
            <w:pPr>
              <w:spacing w:line="276" w:lineRule="auto"/>
              <w:rPr>
                <w:b/>
              </w:rPr>
            </w:pPr>
            <w:r w:rsidRPr="00E03DA7">
              <w:rPr>
                <w:b/>
              </w:rPr>
              <w:t>Wheeled Mobili</w:t>
            </w:r>
            <w:r>
              <w:rPr>
                <w:b/>
              </w:rPr>
              <w:t>ty &amp; Postural Management Level 2</w:t>
            </w:r>
            <w:r w:rsidRPr="00E03DA7">
              <w:rPr>
                <w:b/>
              </w:rPr>
              <w:t>:</w:t>
            </w:r>
          </w:p>
          <w:p w:rsidR="00EB2F20" w:rsidRPr="00E03DA7" w:rsidRDefault="00EB2F20" w:rsidP="00857FF1">
            <w:pPr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>
              <w:t xml:space="preserve">2 day Complex Seating – </w:t>
            </w:r>
            <w:permStart w:id="669651856" w:edGrp="everyone"/>
            <w:sdt>
              <w:sdtPr>
                <w:id w:val="1172309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ermEnd w:id="669651856"/>
          </w:p>
          <w:p w:rsidR="00EA06A4" w:rsidRPr="00EA06A4" w:rsidRDefault="00EA06A4" w:rsidP="00EA06A4">
            <w:pPr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>
              <w:t xml:space="preserve">1 day Custom Complex Seating – </w:t>
            </w:r>
            <w:permStart w:id="1101080546" w:edGrp="everyone"/>
            <w:sdt>
              <w:sdtPr>
                <w:id w:val="772362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ermEnd w:id="1101080546"/>
          </w:p>
          <w:p w:rsidR="00EB2F20" w:rsidRPr="00E03DA7" w:rsidRDefault="00EB2F20" w:rsidP="00857FF1">
            <w:pPr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>
              <w:t xml:space="preserve">1 day Specialised Manual Wheelchairs – </w:t>
            </w:r>
            <w:permStart w:id="1126565309" w:edGrp="everyone"/>
            <w:sdt>
              <w:sdtPr>
                <w:id w:val="1349684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ermEnd w:id="1126565309"/>
          </w:p>
          <w:p w:rsidR="00EB2F20" w:rsidRPr="00402168" w:rsidRDefault="00EB2F20" w:rsidP="00857FF1">
            <w:pPr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>
              <w:t xml:space="preserve">2 day Powered Mobility – </w:t>
            </w:r>
            <w:permStart w:id="2010138151" w:edGrp="everyone"/>
            <w:sdt>
              <w:sdtPr>
                <w:id w:val="-1111893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ermEnd w:id="2010138151"/>
          </w:p>
          <w:p w:rsidR="00EB2F20" w:rsidRPr="00F638BD" w:rsidRDefault="00EB2F20" w:rsidP="00857FF1">
            <w:pPr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>
              <w:t>1 day Level 2 Refreshe</w:t>
            </w:r>
            <w:r w:rsidRPr="00402168">
              <w:t xml:space="preserve">r – </w:t>
            </w:r>
            <w:permStart w:id="472068322" w:edGrp="everyone"/>
            <w:sdt>
              <w:sdtPr>
                <w:id w:val="-587082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ermEnd w:id="472068322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2F20" w:rsidRDefault="00EB2F20" w:rsidP="00EB2F20">
            <w:r w:rsidRPr="007D68C5">
              <w:rPr>
                <w:b/>
              </w:rPr>
              <w:t>Custom workshop request –</w:t>
            </w:r>
            <w:r>
              <w:t xml:space="preserve"> </w:t>
            </w:r>
            <w:permStart w:id="134487979" w:edGrp="everyone"/>
            <w:sdt>
              <w:sdtPr>
                <w:id w:val="1630901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ermEnd w:id="134487979"/>
          </w:p>
        </w:tc>
      </w:tr>
      <w:tr w:rsidR="00EB2F20" w:rsidTr="0003559F">
        <w:trPr>
          <w:trHeight w:val="2801"/>
        </w:trPr>
        <w:tc>
          <w:tcPr>
            <w:tcW w:w="5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F20" w:rsidRPr="00E03DA7" w:rsidRDefault="00EB2F20" w:rsidP="00857FF1">
            <w:pPr>
              <w:spacing w:line="276" w:lineRule="auto"/>
              <w:rPr>
                <w:b/>
              </w:rPr>
            </w:pP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2F20" w:rsidRDefault="00EB2F20" w:rsidP="00EB2F20">
            <w:pPr>
              <w:spacing w:line="276" w:lineRule="auto"/>
            </w:pPr>
            <w:r>
              <w:t>Proposed content:</w:t>
            </w:r>
          </w:p>
          <w:p w:rsidR="00EB2F20" w:rsidRPr="007D68C5" w:rsidRDefault="00CF6BD7" w:rsidP="00857FF1">
            <w:pPr>
              <w:spacing w:line="276" w:lineRule="auto"/>
              <w:rPr>
                <w:b/>
              </w:rPr>
            </w:pPr>
            <w:permStart w:id="1912546545" w:edGrp="everyone"/>
            <w:r>
              <w:rPr>
                <w:b/>
              </w:rPr>
              <w:t xml:space="preserve">        </w:t>
            </w:r>
            <w:permEnd w:id="1912546545"/>
          </w:p>
        </w:tc>
      </w:tr>
      <w:tr w:rsidR="00EB2F20" w:rsidTr="0003559F">
        <w:trPr>
          <w:trHeight w:val="2955"/>
        </w:trPr>
        <w:tc>
          <w:tcPr>
            <w:tcW w:w="5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F20" w:rsidRPr="00E03DA7" w:rsidRDefault="00EB2F20" w:rsidP="00857FF1">
            <w:pPr>
              <w:spacing w:line="276" w:lineRule="auto"/>
              <w:rPr>
                <w:b/>
              </w:rPr>
            </w:pP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59F" w:rsidRDefault="00EB2F20" w:rsidP="00857FF1">
            <w:pPr>
              <w:spacing w:line="276" w:lineRule="auto"/>
            </w:pPr>
            <w:r>
              <w:t>Learning objectives:</w:t>
            </w:r>
          </w:p>
          <w:p w:rsidR="0003559F" w:rsidRPr="0003559F" w:rsidRDefault="00CF6BD7" w:rsidP="00857FF1">
            <w:pPr>
              <w:spacing w:line="276" w:lineRule="auto"/>
            </w:pPr>
            <w:permStart w:id="1363615280" w:edGrp="everyone"/>
            <w:r>
              <w:t xml:space="preserve">         </w:t>
            </w:r>
            <w:permEnd w:id="1363615280"/>
          </w:p>
        </w:tc>
      </w:tr>
      <w:tr w:rsidR="00F638BD" w:rsidTr="00F638BD">
        <w:trPr>
          <w:trHeight w:val="3754"/>
        </w:trPr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BD" w:rsidRDefault="0003559F" w:rsidP="00857FF1">
            <w:pPr>
              <w:spacing w:line="276" w:lineRule="auto"/>
              <w:rPr>
                <w:b/>
              </w:rPr>
            </w:pPr>
            <w:r>
              <w:rPr>
                <w:b/>
              </w:rPr>
              <w:br/>
            </w:r>
            <w:r w:rsidR="00F638BD">
              <w:rPr>
                <w:b/>
              </w:rPr>
              <w:t>Carer training sessions for Residential Facilities:</w:t>
            </w:r>
          </w:p>
          <w:p w:rsidR="00F638BD" w:rsidRPr="005C6400" w:rsidRDefault="00F638BD" w:rsidP="00857FF1">
            <w:pPr>
              <w:numPr>
                <w:ilvl w:val="0"/>
                <w:numId w:val="3"/>
              </w:numPr>
              <w:spacing w:line="276" w:lineRule="auto"/>
              <w:rPr>
                <w:b/>
              </w:rPr>
            </w:pPr>
            <w:r>
              <w:rPr>
                <w:b/>
              </w:rPr>
              <w:t xml:space="preserve">Wheelchair skills training for carers: </w:t>
            </w:r>
            <w:r>
              <w:t xml:space="preserve">This 2 hour session will provide instruction and practical skills to ensure carers are able to move or assist wheelchair users moving safely in both indoor and outdoor environments – </w:t>
            </w:r>
            <w:permStart w:id="338515203" w:edGrp="everyone"/>
            <w:sdt>
              <w:sdtPr>
                <w:id w:val="572318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6BD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ermEnd w:id="338515203"/>
          </w:p>
          <w:p w:rsidR="00F638BD" w:rsidRPr="005C6400" w:rsidRDefault="00F638BD" w:rsidP="00857FF1">
            <w:pPr>
              <w:numPr>
                <w:ilvl w:val="0"/>
                <w:numId w:val="3"/>
              </w:numPr>
              <w:spacing w:line="276" w:lineRule="auto"/>
              <w:rPr>
                <w:b/>
              </w:rPr>
            </w:pPr>
            <w:r>
              <w:rPr>
                <w:b/>
              </w:rPr>
              <w:t xml:space="preserve">Positioning in bed for pressure &amp; postural management: </w:t>
            </w:r>
            <w:r>
              <w:t xml:space="preserve">A 1 hour education session to assist carers in identifying damaging postures and management strategies – </w:t>
            </w:r>
            <w:permStart w:id="1872051289" w:edGrp="everyone"/>
            <w:sdt>
              <w:sdtPr>
                <w:id w:val="2132278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6BD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ermEnd w:id="1872051289"/>
          </w:p>
          <w:p w:rsidR="00F638BD" w:rsidRDefault="00F638BD" w:rsidP="00857FF1">
            <w:pPr>
              <w:spacing w:line="276" w:lineRule="auto"/>
              <w:rPr>
                <w:b/>
              </w:rPr>
            </w:pPr>
          </w:p>
          <w:p w:rsidR="00F638BD" w:rsidRDefault="00F638BD" w:rsidP="00857FF1">
            <w:pPr>
              <w:spacing w:line="276" w:lineRule="auto"/>
              <w:rPr>
                <w:b/>
              </w:rPr>
            </w:pPr>
            <w:r>
              <w:rPr>
                <w:b/>
              </w:rPr>
              <w:t>Supplier &amp; Technician training:</w:t>
            </w:r>
          </w:p>
          <w:p w:rsidR="00F638BD" w:rsidRPr="00213FA0" w:rsidRDefault="00F638BD" w:rsidP="00857FF1">
            <w:pPr>
              <w:numPr>
                <w:ilvl w:val="0"/>
                <w:numId w:val="4"/>
              </w:numPr>
              <w:spacing w:line="276" w:lineRule="auto"/>
            </w:pPr>
            <w:r>
              <w:rPr>
                <w:b/>
              </w:rPr>
              <w:t xml:space="preserve">“You want what??”: </w:t>
            </w:r>
            <w:r>
              <w:t xml:space="preserve">A 1 day workshop to assist technicians and suppliers in understanding the principles of wheelchair &amp; seating configuration, terminology &amp; clinical </w:t>
            </w:r>
            <w:r w:rsidRPr="00B4454D">
              <w:t xml:space="preserve">application – </w:t>
            </w:r>
            <w:permStart w:id="1737256702" w:edGrp="everyone"/>
            <w:sdt>
              <w:sdtPr>
                <w:id w:val="-1275331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6BD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ermEnd w:id="1737256702"/>
          </w:p>
        </w:tc>
      </w:tr>
      <w:tr w:rsidR="00B4454D" w:rsidTr="00B4454D">
        <w:tc>
          <w:tcPr>
            <w:tcW w:w="9016" w:type="dxa"/>
            <w:gridSpan w:val="2"/>
            <w:shd w:val="clear" w:color="auto" w:fill="000000" w:themeFill="text1"/>
          </w:tcPr>
          <w:p w:rsidR="00B4454D" w:rsidRDefault="00B4454D" w:rsidP="00857FF1">
            <w:pPr>
              <w:spacing w:line="276" w:lineRule="auto"/>
              <w:rPr>
                <w:b/>
              </w:rPr>
            </w:pPr>
            <w:r w:rsidRPr="00857FF1">
              <w:rPr>
                <w:b/>
                <w:color w:val="FFFFFF" w:themeColor="background1"/>
                <w:sz w:val="24"/>
              </w:rPr>
              <w:t>SEND COMPLETED FORM</w:t>
            </w:r>
            <w:r w:rsidR="00992557">
              <w:rPr>
                <w:b/>
                <w:color w:val="FFFFFF" w:themeColor="background1"/>
                <w:sz w:val="24"/>
              </w:rPr>
              <w:t xml:space="preserve"> OR QUERIES</w:t>
            </w:r>
            <w:r w:rsidRPr="00857FF1">
              <w:rPr>
                <w:b/>
                <w:color w:val="FFFFFF" w:themeColor="background1"/>
                <w:sz w:val="24"/>
              </w:rPr>
              <w:t xml:space="preserve"> TO:</w:t>
            </w:r>
          </w:p>
        </w:tc>
      </w:tr>
      <w:tr w:rsidR="00B4454D" w:rsidTr="007D68C5">
        <w:trPr>
          <w:trHeight w:val="70"/>
        </w:trPr>
        <w:tc>
          <w:tcPr>
            <w:tcW w:w="9016" w:type="dxa"/>
            <w:gridSpan w:val="2"/>
            <w:vAlign w:val="center"/>
          </w:tcPr>
          <w:p w:rsidR="00B4454D" w:rsidRPr="00B4454D" w:rsidRDefault="00B4454D" w:rsidP="007D68C5">
            <w:pPr>
              <w:spacing w:line="360" w:lineRule="auto"/>
            </w:pPr>
            <w:r>
              <w:rPr>
                <w:b/>
              </w:rPr>
              <w:t xml:space="preserve">Email: </w:t>
            </w:r>
            <w:r>
              <w:t>deb@seatingtogo.co.nz</w:t>
            </w:r>
          </w:p>
        </w:tc>
      </w:tr>
    </w:tbl>
    <w:p w:rsidR="001370CC" w:rsidRDefault="001370CC" w:rsidP="00213FA0"/>
    <w:sectPr w:rsidR="001370C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0CC" w:rsidRDefault="001370CC" w:rsidP="001370CC">
      <w:pPr>
        <w:spacing w:after="0" w:line="240" w:lineRule="auto"/>
      </w:pPr>
      <w:r>
        <w:separator/>
      </w:r>
    </w:p>
  </w:endnote>
  <w:endnote w:type="continuationSeparator" w:id="0">
    <w:p w:rsidR="001370CC" w:rsidRDefault="001370CC" w:rsidP="00137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59F" w:rsidRDefault="0003559F">
    <w:pPr>
      <w:pStyle w:val="Footer"/>
    </w:pPr>
    <w:r>
      <w:t>www.seatingtogo.co.nz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0CC" w:rsidRDefault="001370CC" w:rsidP="001370CC">
      <w:pPr>
        <w:spacing w:after="0" w:line="240" w:lineRule="auto"/>
      </w:pPr>
      <w:r>
        <w:separator/>
      </w:r>
    </w:p>
  </w:footnote>
  <w:footnote w:type="continuationSeparator" w:id="0">
    <w:p w:rsidR="001370CC" w:rsidRDefault="001370CC" w:rsidP="00137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0CC" w:rsidRDefault="001370CC">
    <w:pPr>
      <w:pStyle w:val="Header"/>
    </w:pPr>
    <w:r>
      <w:rPr>
        <w:noProof/>
        <w:lang w:eastAsia="en-NZ"/>
      </w:rPr>
      <w:drawing>
        <wp:inline distT="0" distB="0" distL="0" distR="0" wp14:anchorId="3F396F07" wp14:editId="196527A0">
          <wp:extent cx="2152680" cy="6096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Scre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8863" cy="6113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370CC" w:rsidRDefault="00137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74D85"/>
    <w:multiLevelType w:val="hybridMultilevel"/>
    <w:tmpl w:val="5EE8737A"/>
    <w:lvl w:ilvl="0" w:tplc="09321888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D3925"/>
    <w:multiLevelType w:val="hybridMultilevel"/>
    <w:tmpl w:val="F72E579E"/>
    <w:lvl w:ilvl="0" w:tplc="09321888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C74A7"/>
    <w:multiLevelType w:val="hybridMultilevel"/>
    <w:tmpl w:val="1CFE819C"/>
    <w:lvl w:ilvl="0" w:tplc="09321888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7675EA"/>
    <w:multiLevelType w:val="hybridMultilevel"/>
    <w:tmpl w:val="BD8676A6"/>
    <w:lvl w:ilvl="0" w:tplc="09321888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ocumentProtection w:edit="readOnly" w:enforcement="1" w:cryptProviderType="rsaAES" w:cryptAlgorithmClass="hash" w:cryptAlgorithmType="typeAny" w:cryptAlgorithmSid="14" w:cryptSpinCount="100000" w:hash="ZwZoOuADF8UKrnmbQQQyqPieSXyEDiyZaTiUpJQ9E+XDdcJq33Auu+Vs5WzJwq+Lt4W5HRh2wW2bnoCOoAqB+w==" w:salt="ggMUiybfSGJvuUbZuTQ4G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0CC"/>
    <w:rsid w:val="0003559F"/>
    <w:rsid w:val="000B3B1B"/>
    <w:rsid w:val="001370CC"/>
    <w:rsid w:val="00213FA0"/>
    <w:rsid w:val="00402168"/>
    <w:rsid w:val="005C6400"/>
    <w:rsid w:val="00637916"/>
    <w:rsid w:val="00665E09"/>
    <w:rsid w:val="007D68C5"/>
    <w:rsid w:val="00857FF1"/>
    <w:rsid w:val="00906FEB"/>
    <w:rsid w:val="00992557"/>
    <w:rsid w:val="00A61F90"/>
    <w:rsid w:val="00B4454D"/>
    <w:rsid w:val="00CD6B25"/>
    <w:rsid w:val="00CF6BD7"/>
    <w:rsid w:val="00E03DA7"/>
    <w:rsid w:val="00EA06A4"/>
    <w:rsid w:val="00EB154B"/>
    <w:rsid w:val="00EB2F20"/>
    <w:rsid w:val="00F6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AFCA34-3C41-4FD8-9E94-561988263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0CC"/>
  </w:style>
  <w:style w:type="paragraph" w:styleId="Footer">
    <w:name w:val="footer"/>
    <w:basedOn w:val="Normal"/>
    <w:link w:val="FooterChar"/>
    <w:uiPriority w:val="99"/>
    <w:unhideWhenUsed/>
    <w:rsid w:val="00137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0CC"/>
  </w:style>
  <w:style w:type="table" w:styleId="TableGrid">
    <w:name w:val="Table Grid"/>
    <w:basedOn w:val="TableNormal"/>
    <w:uiPriority w:val="39"/>
    <w:rsid w:val="00137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78C45623.dotm</Template>
  <TotalTime>4294966676</TotalTime>
  <Pages>1</Pages>
  <Words>211</Words>
  <Characters>1208</Characters>
  <Application>Microsoft Office Word</Application>
  <DocSecurity>8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Kayla Wilson</dc:creator>
  <cp:keywords/>
  <dc:description/>
  <cp:lastModifiedBy>Kayla Wilson</cp:lastModifiedBy>
  <cp:revision>3</cp:revision>
  <dcterms:created xsi:type="dcterms:W3CDTF">2018-05-23T14:25:00Z</dcterms:created>
  <dcterms:modified xsi:type="dcterms:W3CDTF">2018-05-23T05:49:00Z</dcterms:modified>
</cp:coreProperties>
</file>